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EF094C" w:rsidRDefault="00EF094C" w:rsidP="00655B35">
      <w:pPr>
        <w:pStyle w:val="Naslovobrazca"/>
      </w:pPr>
      <w:bookmarkStart w:id="0" w:name="_Toc532392573"/>
      <w:bookmarkStart w:id="1" w:name="_Toc532538613"/>
      <w:bookmarkStart w:id="2" w:name="_Toc219071833"/>
      <w:r w:rsidRPr="00EF094C">
        <w:t>PREDRAČUN</w:t>
      </w:r>
      <w:bookmarkEnd w:id="0"/>
      <w:bookmarkEnd w:id="1"/>
      <w:bookmarkEnd w:id="2"/>
    </w:p>
    <w:p w14:paraId="3D9B7CC2" w14:textId="77777777" w:rsidR="00EF094C" w:rsidRPr="00833B1E"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5B5079" w:rsidRPr="00D77A80" w14:paraId="5BFAF78F" w14:textId="77777777" w:rsidTr="00FC0E33">
        <w:trPr>
          <w:trHeight w:val="397"/>
        </w:trPr>
        <w:tc>
          <w:tcPr>
            <w:tcW w:w="1204" w:type="pct"/>
            <w:vAlign w:val="center"/>
          </w:tcPr>
          <w:p w14:paraId="0D9CBF5F" w14:textId="007B0E8F" w:rsidR="005B5079" w:rsidRPr="00D77A80" w:rsidRDefault="005B5079" w:rsidP="00FC0E33">
            <w:pPr>
              <w:pStyle w:val="Brezrazmikov"/>
            </w:pPr>
            <w:r w:rsidRPr="00D77A80">
              <w:t>Številka</w:t>
            </w:r>
            <w:r w:rsidR="00204298">
              <w:t xml:space="preserve"> ponudbe</w:t>
            </w:r>
            <w:r w:rsidR="00204298">
              <w:rPr>
                <w:rStyle w:val="Sprotnaopomba-sklic"/>
              </w:rPr>
              <w:footnoteReference w:id="1"/>
            </w:r>
            <w:r w:rsidRPr="00D77A80">
              <w:t>:</w:t>
            </w:r>
          </w:p>
        </w:tc>
        <w:sdt>
          <w:sdtPr>
            <w:id w:val="2032836973"/>
            <w:placeholder>
              <w:docPart w:val="563BBDEDAF9B41DBA7BB788948C2B484"/>
            </w:placeholder>
            <w:showingPlcHdr/>
            <w:text/>
          </w:sdtPr>
          <w:sdtContent>
            <w:tc>
              <w:tcPr>
                <w:tcW w:w="3796" w:type="pct"/>
                <w:gridSpan w:val="4"/>
                <w:vAlign w:val="center"/>
              </w:tcPr>
              <w:p w14:paraId="51664892" w14:textId="6D541F3D" w:rsidR="005B5079" w:rsidRPr="00D77A80" w:rsidRDefault="005B5079" w:rsidP="00FC0E33">
                <w:pPr>
                  <w:pStyle w:val="Brezrazmikov"/>
                </w:pPr>
                <w:r w:rsidRPr="00D77A80">
                  <w:rPr>
                    <w:color w:val="808080" w:themeColor="background1" w:themeShade="80"/>
                  </w:rPr>
                  <w:t xml:space="preserve">Vpišite </w:t>
                </w:r>
                <w:r w:rsidR="00EA2473">
                  <w:rPr>
                    <w:color w:val="808080" w:themeColor="background1" w:themeShade="80"/>
                  </w:rPr>
                  <w:t>lastno številko ponudbe.</w:t>
                </w:r>
              </w:p>
            </w:tc>
          </w:sdtContent>
        </w:sdt>
      </w:tr>
      <w:tr w:rsidR="005B5079" w:rsidRPr="00D77A80" w14:paraId="276B5D7C" w14:textId="77777777" w:rsidTr="00FC0E33">
        <w:trPr>
          <w:trHeight w:val="397"/>
        </w:trPr>
        <w:tc>
          <w:tcPr>
            <w:tcW w:w="1204" w:type="pct"/>
            <w:vAlign w:val="center"/>
          </w:tcPr>
          <w:p w14:paraId="45F7FFB7" w14:textId="77777777" w:rsidR="005B5079" w:rsidRPr="00D77A80" w:rsidRDefault="005B5079" w:rsidP="00FC0E33">
            <w:pPr>
              <w:pStyle w:val="Brezrazmikov"/>
            </w:pPr>
            <w:r w:rsidRPr="00D77A80">
              <w:t>Datum:</w:t>
            </w:r>
          </w:p>
        </w:tc>
        <w:tc>
          <w:tcPr>
            <w:tcW w:w="1267" w:type="pct"/>
            <w:vAlign w:val="center"/>
          </w:tcPr>
          <w:p w14:paraId="5619F65B" w14:textId="4F3F4EC9" w:rsidR="005B5079" w:rsidRPr="00D77A80" w:rsidRDefault="00000000" w:rsidP="00FC0E33">
            <w:pPr>
              <w:pStyle w:val="Brezrazmikov"/>
            </w:pPr>
            <w:sdt>
              <w:sdtPr>
                <w:id w:val="94604669"/>
                <w:placeholder>
                  <w:docPart w:val="6A49DBCBE3B04B8CA99873CC13DCAAC9"/>
                </w:placeholder>
                <w:showingPlcHdr/>
                <w:date>
                  <w:dateFormat w:val="dd.MM.yyyy"/>
                  <w:lid w:val="sl-SI"/>
                  <w:storeMappedDataAs w:val="dateTime"/>
                  <w:calendar w:val="gregorian"/>
                </w:date>
              </w:sdtPr>
              <w:sdtContent>
                <w:r w:rsidR="005B5079" w:rsidRPr="00D77A80">
                  <w:rPr>
                    <w:color w:val="808080" w:themeColor="background1" w:themeShade="80"/>
                  </w:rPr>
                  <w:t>Izberite datum</w:t>
                </w:r>
                <w:r w:rsidR="00EA2473">
                  <w:rPr>
                    <w:color w:val="808080" w:themeColor="background1" w:themeShade="80"/>
                  </w:rPr>
                  <w:t>.</w:t>
                </w:r>
              </w:sdtContent>
            </w:sdt>
          </w:p>
        </w:tc>
        <w:tc>
          <w:tcPr>
            <w:tcW w:w="336" w:type="pct"/>
            <w:vAlign w:val="center"/>
          </w:tcPr>
          <w:p w14:paraId="3D0CE9F5" w14:textId="77777777" w:rsidR="005B5079" w:rsidRPr="00D77A80" w:rsidRDefault="005B5079" w:rsidP="00FC0E33">
            <w:pPr>
              <w:pStyle w:val="Brezrazmikov"/>
            </w:pPr>
            <w:r w:rsidRPr="00D77A80">
              <w:t>Kraj:</w:t>
            </w:r>
          </w:p>
        </w:tc>
        <w:tc>
          <w:tcPr>
            <w:tcW w:w="2193" w:type="pct"/>
            <w:gridSpan w:val="2"/>
            <w:vAlign w:val="center"/>
          </w:tcPr>
          <w:p w14:paraId="3378413C" w14:textId="4ABE56F3" w:rsidR="005B5079" w:rsidRPr="00D77A80" w:rsidRDefault="00000000" w:rsidP="00FC0E33">
            <w:pPr>
              <w:pStyle w:val="Brezrazmikov"/>
            </w:pPr>
            <w:sdt>
              <w:sdtPr>
                <w:id w:val="1862847807"/>
                <w:placeholder>
                  <w:docPart w:val="61D365ACC4F74797AAA08A2467240D2F"/>
                </w:placeholder>
                <w:showingPlcHdr/>
                <w:text/>
              </w:sdtPr>
              <w:sdtContent>
                <w:r w:rsidR="005B5079" w:rsidRPr="00D77A80">
                  <w:rPr>
                    <w:rStyle w:val="Besedilooznabemesta"/>
                  </w:rPr>
                  <w:t>Vpišite ime kraja</w:t>
                </w:r>
                <w:r w:rsidR="00EA2473">
                  <w:rPr>
                    <w:rStyle w:val="Besedilooznabemesta"/>
                  </w:rPr>
                  <w:t>.</w:t>
                </w:r>
              </w:sdtContent>
            </w:sdt>
          </w:p>
        </w:tc>
      </w:tr>
      <w:tr w:rsidR="005B5079" w:rsidRPr="00D77A80" w14:paraId="59A20C21" w14:textId="77777777" w:rsidTr="00FC0E33">
        <w:trPr>
          <w:trHeight w:val="397"/>
        </w:trPr>
        <w:tc>
          <w:tcPr>
            <w:tcW w:w="1204" w:type="pct"/>
            <w:vAlign w:val="center"/>
          </w:tcPr>
          <w:p w14:paraId="5CEE2AD9" w14:textId="77777777" w:rsidR="005B5079" w:rsidRPr="00D77A80" w:rsidRDefault="005B5079" w:rsidP="00FC0E33">
            <w:pPr>
              <w:pStyle w:val="Brezrazmikov"/>
            </w:pPr>
            <w:r w:rsidRPr="00D77A80">
              <w:t>Predmet naročila:</w:t>
            </w:r>
          </w:p>
        </w:tc>
        <w:tc>
          <w:tcPr>
            <w:tcW w:w="3796" w:type="pct"/>
            <w:gridSpan w:val="4"/>
            <w:vAlign w:val="center"/>
          </w:tcPr>
          <w:p w14:paraId="37EEA7A4" w14:textId="3FC502AB" w:rsidR="005B5079" w:rsidRPr="00D77A80" w:rsidRDefault="00217E27" w:rsidP="00FC0E33">
            <w:pPr>
              <w:pStyle w:val="Brezrazmikov"/>
              <w:jc w:val="left"/>
              <w:rPr>
                <w:b/>
                <w:bCs/>
              </w:rPr>
            </w:pPr>
            <w:r w:rsidRPr="00217E27">
              <w:rPr>
                <w:b/>
                <w:bCs/>
              </w:rPr>
              <w:t xml:space="preserve">DOBAVA OPREME – REHABILITACIJSKI CENTER ZA POTREBE DOMA LUKAVCI </w:t>
            </w:r>
            <w:r w:rsidR="009F4911" w:rsidRPr="009F4911">
              <w:rPr>
                <w:b/>
                <w:bCs/>
              </w:rPr>
              <w:t>(blago)</w:t>
            </w:r>
          </w:p>
        </w:tc>
      </w:tr>
      <w:tr w:rsidR="005B5079" w:rsidRPr="00D77A80" w14:paraId="1153528B" w14:textId="77777777" w:rsidTr="00FC0E33">
        <w:trPr>
          <w:trHeight w:val="397"/>
        </w:trPr>
        <w:tc>
          <w:tcPr>
            <w:tcW w:w="1204" w:type="pct"/>
            <w:vAlign w:val="center"/>
          </w:tcPr>
          <w:p w14:paraId="38B827C1" w14:textId="77777777" w:rsidR="005B5079" w:rsidRPr="00D77A80" w:rsidRDefault="005B5079" w:rsidP="00FC0E33">
            <w:pPr>
              <w:pStyle w:val="Brezrazmikov"/>
            </w:pPr>
            <w:r w:rsidRPr="00D77A80">
              <w:t>Naročnik:</w:t>
            </w:r>
          </w:p>
        </w:tc>
        <w:tc>
          <w:tcPr>
            <w:tcW w:w="3796" w:type="pct"/>
            <w:gridSpan w:val="4"/>
            <w:vAlign w:val="center"/>
          </w:tcPr>
          <w:p w14:paraId="40B8EC70" w14:textId="1F9993D4" w:rsidR="005B5079" w:rsidRPr="00D77A80" w:rsidRDefault="00217E27" w:rsidP="00591934">
            <w:pPr>
              <w:pStyle w:val="Brezrazmikov"/>
            </w:pPr>
            <w:r w:rsidRPr="00217E27">
              <w:rPr>
                <w:bCs/>
              </w:rPr>
              <w:t>DOM LUKAVCI, Lukavci 9, 9242 Križevci pri Ljutomeru</w:t>
            </w:r>
          </w:p>
        </w:tc>
      </w:tr>
      <w:tr w:rsidR="00EA2473" w:rsidRPr="00D77A80" w14:paraId="7C3A6BCA" w14:textId="77777777" w:rsidTr="00FC0E33">
        <w:trPr>
          <w:trHeight w:val="397"/>
        </w:trPr>
        <w:tc>
          <w:tcPr>
            <w:tcW w:w="1204" w:type="pct"/>
            <w:vAlign w:val="center"/>
          </w:tcPr>
          <w:p w14:paraId="44924768" w14:textId="3784810F" w:rsidR="00EA2473" w:rsidRPr="00D77A80" w:rsidRDefault="00EA2473" w:rsidP="00EA2473">
            <w:pPr>
              <w:pStyle w:val="Brezrazmikov"/>
            </w:pPr>
            <w:r w:rsidRPr="004822CF">
              <w:rPr>
                <w:rFonts w:cstheme="minorHAnsi"/>
              </w:rPr>
              <w:t>Ponudnik:</w:t>
            </w:r>
          </w:p>
        </w:tc>
        <w:sdt>
          <w:sdtPr>
            <w:rPr>
              <w:rFonts w:cstheme="minorHAnsi"/>
            </w:rPr>
            <w:id w:val="-1607642602"/>
            <w:placeholder>
              <w:docPart w:val="B8AE0FA5DBCC44B48680DD5648092E23"/>
            </w:placeholder>
            <w:showingPlcHdr/>
          </w:sdtPr>
          <w:sdtContent>
            <w:tc>
              <w:tcPr>
                <w:tcW w:w="3796" w:type="pct"/>
                <w:gridSpan w:val="4"/>
                <w:vAlign w:val="center"/>
              </w:tcPr>
              <w:p w14:paraId="3ACA415D" w14:textId="568A86D0" w:rsidR="00EA2473" w:rsidRPr="00D77A80" w:rsidRDefault="00EA2473" w:rsidP="00EA2473">
                <w:pPr>
                  <w:pStyle w:val="Brezrazmikov"/>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tc>
          </w:sdtContent>
        </w:sdt>
      </w:tr>
      <w:tr w:rsidR="00EA2473" w:rsidRPr="00D77A80" w14:paraId="5A17D673" w14:textId="77777777" w:rsidTr="00EA2473">
        <w:trPr>
          <w:trHeight w:val="195"/>
        </w:trPr>
        <w:tc>
          <w:tcPr>
            <w:tcW w:w="1204" w:type="pct"/>
            <w:vAlign w:val="center"/>
          </w:tcPr>
          <w:p w14:paraId="6ACD2769" w14:textId="77777777" w:rsidR="00EA2473" w:rsidRDefault="00EA2473" w:rsidP="00EA2473">
            <w:pPr>
              <w:pStyle w:val="Brezrazmikov"/>
              <w:rPr>
                <w:rFonts w:cstheme="minorHAnsi"/>
              </w:rPr>
            </w:pPr>
            <w:r>
              <w:rPr>
                <w:rFonts w:cstheme="minorHAnsi"/>
              </w:rPr>
              <w:t xml:space="preserve">Partnerji v </w:t>
            </w:r>
          </w:p>
          <w:p w14:paraId="410D7117" w14:textId="5B6DCDB8" w:rsidR="00EA2473" w:rsidRPr="00D77A80" w:rsidRDefault="00EA2473" w:rsidP="00EA2473">
            <w:pPr>
              <w:pStyle w:val="Brezrazmikov"/>
            </w:pPr>
            <w:r>
              <w:rPr>
                <w:rFonts w:cstheme="minorHAnsi"/>
              </w:rPr>
              <w:t>skupini ponudnikov:</w:t>
            </w:r>
          </w:p>
        </w:tc>
        <w:sdt>
          <w:sdtPr>
            <w:rPr>
              <w:rFonts w:cstheme="minorHAnsi"/>
            </w:rPr>
            <w:id w:val="122587066"/>
            <w:placeholder>
              <w:docPart w:val="9E7BDAD035324E22A0A78CD5D53AF1C7"/>
            </w:placeholder>
            <w:showingPlcHdr/>
          </w:sdtPr>
          <w:sdtContent>
            <w:tc>
              <w:tcPr>
                <w:tcW w:w="3796" w:type="pct"/>
                <w:gridSpan w:val="4"/>
                <w:vAlign w:val="center"/>
              </w:tcPr>
              <w:p w14:paraId="28121E0E" w14:textId="28F80D1F" w:rsidR="00EA2473" w:rsidRDefault="00EA2473" w:rsidP="00EA2473">
                <w:pPr>
                  <w:pStyle w:val="Brezrazmikov"/>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tc>
          </w:sdtContent>
        </w:sdt>
      </w:tr>
      <w:tr w:rsidR="005B5079" w:rsidRPr="00D77A80" w14:paraId="66ECEDAC" w14:textId="77777777" w:rsidTr="00FC0E33">
        <w:trPr>
          <w:trHeight w:val="195"/>
        </w:trPr>
        <w:tc>
          <w:tcPr>
            <w:tcW w:w="1204" w:type="pct"/>
            <w:vMerge w:val="restart"/>
            <w:vAlign w:val="center"/>
          </w:tcPr>
          <w:p w14:paraId="684630DF" w14:textId="77777777" w:rsidR="005B5079" w:rsidRPr="00D77A80" w:rsidRDefault="005B5079" w:rsidP="00FC0E33">
            <w:pPr>
              <w:pStyle w:val="Brezrazmikov"/>
            </w:pPr>
            <w:r w:rsidRPr="00D77A80">
              <w:t>Podpisnik ponudbe:</w:t>
            </w:r>
          </w:p>
        </w:tc>
        <w:sdt>
          <w:sdtPr>
            <w:id w:val="-1570410798"/>
            <w:placeholder>
              <w:docPart w:val="34233A05C0574CD6B43E87FFD209EAD9"/>
            </w:placeholder>
            <w:showingPlcHdr/>
            <w:text/>
          </w:sdtPr>
          <w:sdtContent>
            <w:tc>
              <w:tcPr>
                <w:tcW w:w="2581" w:type="pct"/>
                <w:gridSpan w:val="3"/>
                <w:vMerge w:val="restart"/>
                <w:vAlign w:val="center"/>
              </w:tcPr>
              <w:p w14:paraId="67CDCB07" w14:textId="031A91A1" w:rsidR="005B5079" w:rsidRPr="00D77A80" w:rsidRDefault="005B5079" w:rsidP="00FC0E33">
                <w:pPr>
                  <w:pStyle w:val="Brezrazmikov"/>
                </w:pPr>
                <w:r w:rsidRPr="00D77A80">
                  <w:rPr>
                    <w:color w:val="808080" w:themeColor="background1" w:themeShade="80"/>
                  </w:rPr>
                  <w:t>Vpišite ime in priimek podpisnika ponudbe</w:t>
                </w:r>
                <w:r w:rsidR="00EA2473">
                  <w:rPr>
                    <w:color w:val="808080" w:themeColor="background1" w:themeShade="80"/>
                  </w:rPr>
                  <w:t>.</w:t>
                </w:r>
              </w:p>
            </w:tc>
          </w:sdtContent>
        </w:sdt>
        <w:tc>
          <w:tcPr>
            <w:tcW w:w="1215" w:type="pct"/>
            <w:vAlign w:val="center"/>
          </w:tcPr>
          <w:p w14:paraId="5CF2BA96" w14:textId="77777777" w:rsidR="005B5079" w:rsidRPr="00D77A80" w:rsidRDefault="00000000" w:rsidP="00FC0E33">
            <w:pPr>
              <w:pStyle w:val="Brezrazmikov"/>
            </w:pPr>
            <w:sdt>
              <w:sdtPr>
                <w:id w:val="-722902487"/>
                <w14:checkbox>
                  <w14:checked w14:val="0"/>
                  <w14:checkedState w14:val="2612" w14:font="MS Gothic"/>
                  <w14:uncheckedState w14:val="2610" w14:font="MS Gothic"/>
                </w14:checkbox>
              </w:sdtPr>
              <w:sdtContent>
                <w:r w:rsidR="005B5079" w:rsidRPr="00D77A80">
                  <w:rPr>
                    <w:rFonts w:ascii="MS Gothic" w:eastAsia="MS Gothic" w:hAnsi="MS Gothic" w:hint="eastAsia"/>
                  </w:rPr>
                  <w:t>☐</w:t>
                </w:r>
              </w:sdtContent>
            </w:sdt>
            <w:r w:rsidR="005B5079" w:rsidRPr="00D77A80">
              <w:t xml:space="preserve"> Zakoniti zastopnik</w:t>
            </w:r>
          </w:p>
        </w:tc>
      </w:tr>
      <w:tr w:rsidR="005B5079" w:rsidRPr="00D77A80" w14:paraId="6F1AFF40" w14:textId="77777777" w:rsidTr="00FC0E33">
        <w:trPr>
          <w:trHeight w:val="195"/>
        </w:trPr>
        <w:tc>
          <w:tcPr>
            <w:tcW w:w="1204" w:type="pct"/>
            <w:vMerge/>
            <w:vAlign w:val="center"/>
          </w:tcPr>
          <w:p w14:paraId="2A66CFE1" w14:textId="77777777" w:rsidR="005B5079" w:rsidRPr="00D77A80" w:rsidRDefault="005B5079" w:rsidP="00FC0E33">
            <w:pPr>
              <w:pStyle w:val="Brezrazmikov"/>
            </w:pPr>
          </w:p>
        </w:tc>
        <w:tc>
          <w:tcPr>
            <w:tcW w:w="2581" w:type="pct"/>
            <w:gridSpan w:val="3"/>
            <w:vMerge/>
            <w:vAlign w:val="center"/>
          </w:tcPr>
          <w:p w14:paraId="4541AFE6" w14:textId="77777777" w:rsidR="005B5079" w:rsidRPr="00D77A80" w:rsidRDefault="005B5079" w:rsidP="00FC0E33">
            <w:pPr>
              <w:pStyle w:val="Brezrazmikov"/>
            </w:pPr>
          </w:p>
        </w:tc>
        <w:tc>
          <w:tcPr>
            <w:tcW w:w="1215" w:type="pct"/>
            <w:vAlign w:val="center"/>
          </w:tcPr>
          <w:p w14:paraId="0405D723" w14:textId="77777777" w:rsidR="005B5079" w:rsidRPr="00D77A80" w:rsidRDefault="00000000" w:rsidP="00FC0E33">
            <w:pPr>
              <w:pStyle w:val="Brezrazmikov"/>
            </w:pPr>
            <w:sdt>
              <w:sdtPr>
                <w:id w:val="-1487553853"/>
                <w14:checkbox>
                  <w14:checked w14:val="0"/>
                  <w14:checkedState w14:val="2612" w14:font="MS Gothic"/>
                  <w14:uncheckedState w14:val="2610" w14:font="MS Gothic"/>
                </w14:checkbox>
              </w:sdtPr>
              <w:sdtContent>
                <w:r w:rsidR="005B5079" w:rsidRPr="00D77A80">
                  <w:rPr>
                    <w:rFonts w:ascii="MS Gothic" w:eastAsia="MS Gothic" w:hAnsi="MS Gothic" w:hint="eastAsia"/>
                  </w:rPr>
                  <w:t>☐</w:t>
                </w:r>
              </w:sdtContent>
            </w:sdt>
            <w:r w:rsidR="005B5079" w:rsidRPr="00D77A80">
              <w:t xml:space="preserve"> Pooblaščenec</w:t>
            </w:r>
            <w:r w:rsidR="005B5079" w:rsidRPr="00D77A80">
              <w:rPr>
                <w:rStyle w:val="Sprotnaopomba-sklic"/>
              </w:rPr>
              <w:footnoteReference w:id="2"/>
            </w:r>
          </w:p>
        </w:tc>
      </w:tr>
      <w:tr w:rsidR="005B5079" w:rsidRPr="00D77A80" w14:paraId="69F37FEA" w14:textId="77777777" w:rsidTr="00FC0E33">
        <w:trPr>
          <w:trHeight w:val="397"/>
        </w:trPr>
        <w:tc>
          <w:tcPr>
            <w:tcW w:w="1204" w:type="pct"/>
            <w:vAlign w:val="center"/>
          </w:tcPr>
          <w:p w14:paraId="79BF3A86" w14:textId="77777777" w:rsidR="005B5079" w:rsidRPr="00D77A80" w:rsidRDefault="005B5079" w:rsidP="00FC0E33">
            <w:pPr>
              <w:pStyle w:val="Brezrazmikov"/>
            </w:pPr>
            <w:r w:rsidRPr="00D77A80">
              <w:t>Veljavnost ponudbe:</w:t>
            </w:r>
          </w:p>
        </w:tc>
        <w:tc>
          <w:tcPr>
            <w:tcW w:w="3796" w:type="pct"/>
            <w:gridSpan w:val="4"/>
            <w:vAlign w:val="center"/>
          </w:tcPr>
          <w:p w14:paraId="383525AF" w14:textId="2D518FCD" w:rsidR="005B5079" w:rsidRPr="00D77A80" w:rsidRDefault="00000000" w:rsidP="00FC0E33">
            <w:pPr>
              <w:pStyle w:val="Brezrazmikov"/>
            </w:pPr>
            <w:sdt>
              <w:sdtPr>
                <w:id w:val="-1345009012"/>
                <w:placeholder>
                  <w:docPart w:val="91E7913119AC4EB69EEE5170938D88B4"/>
                </w:placeholder>
                <w:showingPlcHdr/>
                <w:date>
                  <w:dateFormat w:val="dd.MM.yyyy"/>
                  <w:lid w:val="sl-SI"/>
                  <w:storeMappedDataAs w:val="dateTime"/>
                  <w:calendar w:val="gregorian"/>
                </w:date>
              </w:sdtPr>
              <w:sdtContent>
                <w:r w:rsidR="005B5079" w:rsidRPr="00D77A80">
                  <w:rPr>
                    <w:color w:val="808080" w:themeColor="background1" w:themeShade="80"/>
                  </w:rPr>
                  <w:t>Izberite datum</w:t>
                </w:r>
              </w:sdtContent>
            </w:sdt>
            <w:r w:rsidR="005B5079" w:rsidRPr="00D77A80">
              <w:t xml:space="preserve"> </w:t>
            </w:r>
            <w:r w:rsidR="005B5079" w:rsidRPr="00EA2473">
              <w:rPr>
                <w:vanish/>
              </w:rPr>
              <w:t xml:space="preserve">(minimalno </w:t>
            </w:r>
            <w:r w:rsidR="00A62674" w:rsidRPr="00EA2473">
              <w:rPr>
                <w:vanish/>
              </w:rPr>
              <w:t>90 dni od roka za oddajo ponudb</w:t>
            </w:r>
            <w:r w:rsidR="005B5079" w:rsidRPr="00EA2473">
              <w:rPr>
                <w:vanish/>
              </w:rPr>
              <w:t>)</w:t>
            </w:r>
            <w:r w:rsidR="00EA2473">
              <w:rPr>
                <w:vanish/>
              </w:rPr>
              <w:t>.</w:t>
            </w:r>
          </w:p>
        </w:tc>
      </w:tr>
    </w:tbl>
    <w:p w14:paraId="0855A143" w14:textId="77777777" w:rsidR="00D77A80" w:rsidRDefault="00D77A80" w:rsidP="00D77A80">
      <w:pPr>
        <w:pStyle w:val="Brezrazmikov"/>
      </w:pPr>
    </w:p>
    <w:p w14:paraId="05C471F2" w14:textId="6A0FCEEC" w:rsidR="00A62674" w:rsidRPr="00A62674" w:rsidRDefault="00EA2473" w:rsidP="00D77A80">
      <w:pPr>
        <w:pStyle w:val="Brezrazmikov"/>
        <w:rPr>
          <w:b/>
          <w:bCs/>
          <w:u w:val="single"/>
        </w:rPr>
      </w:pPr>
      <w:r>
        <w:rPr>
          <w:b/>
          <w:bCs/>
          <w:u w:val="single"/>
        </w:rPr>
        <w:t>Skupna ponudbena</w:t>
      </w:r>
      <w:r w:rsidR="00A62674" w:rsidRPr="00A62674">
        <w:rPr>
          <w:b/>
          <w:bCs/>
          <w:u w:val="single"/>
        </w:rPr>
        <w:t xml:space="preserve"> cena:</w:t>
      </w:r>
    </w:p>
    <w:p w14:paraId="1FF10E37" w14:textId="77777777" w:rsidR="00A62674" w:rsidRDefault="00A62674" w:rsidP="00D77A80">
      <w:pPr>
        <w:pStyle w:val="Brezrazmikov"/>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5212"/>
        <w:gridCol w:w="1930"/>
        <w:gridCol w:w="2010"/>
      </w:tblGrid>
      <w:tr w:rsidR="00D77A80" w:rsidRPr="00D77A80" w14:paraId="3237E15E" w14:textId="77777777" w:rsidTr="00591934">
        <w:trPr>
          <w:trHeight w:val="567"/>
        </w:trPr>
        <w:tc>
          <w:tcPr>
            <w:tcW w:w="5212" w:type="dxa"/>
            <w:tcBorders>
              <w:bottom w:val="single" w:sz="12" w:space="0" w:color="97A7CF"/>
            </w:tcBorders>
          </w:tcPr>
          <w:p w14:paraId="05B34A46" w14:textId="77777777" w:rsidR="00D77A80" w:rsidRPr="00D77A80" w:rsidRDefault="00D77A80" w:rsidP="009742F6">
            <w:pPr>
              <w:spacing w:after="0"/>
              <w:jc w:val="both"/>
            </w:pPr>
            <w:r w:rsidRPr="00D77A80">
              <w:t>Predmet javnega naročila</w:t>
            </w:r>
          </w:p>
        </w:tc>
        <w:tc>
          <w:tcPr>
            <w:tcW w:w="1930" w:type="dxa"/>
            <w:tcBorders>
              <w:bottom w:val="single" w:sz="12" w:space="0" w:color="97A7CF"/>
            </w:tcBorders>
          </w:tcPr>
          <w:p w14:paraId="4A350BDD" w14:textId="0C8A4F0A" w:rsidR="00D77A80" w:rsidRPr="00D77A80" w:rsidRDefault="00D77A80" w:rsidP="009742F6">
            <w:pPr>
              <w:spacing w:after="0"/>
              <w:jc w:val="center"/>
            </w:pPr>
            <w:r w:rsidRPr="00D77A80">
              <w:t>Vrednost v €</w:t>
            </w:r>
          </w:p>
          <w:p w14:paraId="7014EC1B" w14:textId="77777777" w:rsidR="00D77A80" w:rsidRPr="00D77A80" w:rsidRDefault="00D77A80" w:rsidP="009742F6">
            <w:pPr>
              <w:spacing w:after="0"/>
              <w:jc w:val="center"/>
            </w:pPr>
            <w:r w:rsidRPr="00D77A80">
              <w:t>brez DDV</w:t>
            </w:r>
          </w:p>
        </w:tc>
        <w:tc>
          <w:tcPr>
            <w:tcW w:w="2010" w:type="dxa"/>
            <w:tcBorders>
              <w:bottom w:val="single" w:sz="12" w:space="0" w:color="97A7CF"/>
            </w:tcBorders>
          </w:tcPr>
          <w:p w14:paraId="6DB2CB4E" w14:textId="446CC3A5" w:rsidR="00D77A80" w:rsidRPr="00D77A80" w:rsidRDefault="00D77A80" w:rsidP="009742F6">
            <w:pPr>
              <w:spacing w:after="0"/>
              <w:jc w:val="center"/>
            </w:pPr>
            <w:r w:rsidRPr="00D77A80">
              <w:t>Vrednost v €</w:t>
            </w:r>
          </w:p>
          <w:p w14:paraId="7F2E6725" w14:textId="77777777" w:rsidR="00D77A80" w:rsidRPr="00D77A80" w:rsidRDefault="00D77A80" w:rsidP="009742F6">
            <w:pPr>
              <w:spacing w:after="0"/>
              <w:jc w:val="center"/>
            </w:pPr>
            <w:r w:rsidRPr="00D77A80">
              <w:t>z 22 % DDV</w:t>
            </w:r>
          </w:p>
        </w:tc>
      </w:tr>
      <w:tr w:rsidR="00D77A80" w:rsidRPr="00D77A80" w14:paraId="32A3F592" w14:textId="77777777" w:rsidTr="00591934">
        <w:trPr>
          <w:trHeight w:val="567"/>
        </w:trPr>
        <w:tc>
          <w:tcPr>
            <w:tcW w:w="5212" w:type="dxa"/>
            <w:vAlign w:val="center"/>
          </w:tcPr>
          <w:p w14:paraId="7CDD6C58" w14:textId="3D771C5F" w:rsidR="00D77A80" w:rsidRPr="00D77A80" w:rsidRDefault="00591934" w:rsidP="009742F6">
            <w:pPr>
              <w:spacing w:after="0" w:line="240" w:lineRule="auto"/>
            </w:pPr>
            <w:r w:rsidRPr="00591934">
              <w:t>Oprema</w:t>
            </w:r>
            <w:r w:rsidR="00217E27">
              <w:t xml:space="preserve"> po Specifikaciji predračuna</w:t>
            </w:r>
          </w:p>
        </w:tc>
        <w:sdt>
          <w:sdtPr>
            <w:id w:val="-2134474745"/>
            <w:placeholder>
              <w:docPart w:val="8C20AD08D952464987DB5639ED563A87"/>
            </w:placeholder>
            <w:showingPlcHdr/>
            <w:text/>
          </w:sdtPr>
          <w:sdtContent>
            <w:tc>
              <w:tcPr>
                <w:tcW w:w="1930" w:type="dxa"/>
                <w:vAlign w:val="center"/>
              </w:tcPr>
              <w:p w14:paraId="55926520" w14:textId="0E035656" w:rsidR="00D77A80" w:rsidRPr="00D77A80" w:rsidRDefault="001F4C0B" w:rsidP="009742F6">
                <w:pPr>
                  <w:spacing w:after="0"/>
                  <w:jc w:val="right"/>
                </w:pPr>
                <w:r>
                  <w:rPr>
                    <w:rStyle w:val="Besedilooznabemesta"/>
                  </w:rPr>
                  <w:t>Vpišite vrednost</w:t>
                </w:r>
              </w:p>
            </w:tc>
          </w:sdtContent>
        </w:sdt>
        <w:sdt>
          <w:sdtPr>
            <w:id w:val="1112632366"/>
            <w:placeholder>
              <w:docPart w:val="D477E4BF4F9D4620B6D277B42FFAAB7A"/>
            </w:placeholder>
            <w:showingPlcHdr/>
            <w:text/>
          </w:sdtPr>
          <w:sdtContent>
            <w:tc>
              <w:tcPr>
                <w:tcW w:w="2010" w:type="dxa"/>
                <w:vAlign w:val="center"/>
              </w:tcPr>
              <w:p w14:paraId="6C3E71E3" w14:textId="3C23BB5A" w:rsidR="00D77A80" w:rsidRPr="00D77A80" w:rsidRDefault="001F4C0B" w:rsidP="009742F6">
                <w:pPr>
                  <w:spacing w:after="0"/>
                  <w:jc w:val="right"/>
                </w:pPr>
                <w:r>
                  <w:rPr>
                    <w:rStyle w:val="Besedilooznabemesta"/>
                  </w:rPr>
                  <w:t>Vpišite vrednost</w:t>
                </w:r>
              </w:p>
            </w:tc>
          </w:sdtContent>
        </w:sdt>
      </w:tr>
    </w:tbl>
    <w:p w14:paraId="34AF146F" w14:textId="77777777" w:rsidR="00D77A80" w:rsidRPr="00D77A80" w:rsidRDefault="00D77A80" w:rsidP="00D77A80">
      <w:pPr>
        <w:pStyle w:val="Brezrazmikov"/>
      </w:pPr>
    </w:p>
    <w:p w14:paraId="5406C61F" w14:textId="0D706FDE" w:rsidR="005669F9" w:rsidRPr="00C62E31" w:rsidRDefault="005669F9" w:rsidP="005669F9">
      <w:pPr>
        <w:pStyle w:val="Brezrazmikov"/>
        <w:rPr>
          <w:rFonts w:cstheme="minorHAnsi"/>
          <w:sz w:val="21"/>
          <w:szCs w:val="21"/>
        </w:rPr>
      </w:pPr>
      <w:r w:rsidRPr="005669F9">
        <w:t>Izjavljamo, da smo pri določitvi ponudbene cene upoštevali vsa določila dokumentacije v zvezi z oddajo</w:t>
      </w:r>
      <w:r w:rsidRPr="00C62E31">
        <w:rPr>
          <w:rFonts w:cstheme="minorHAnsi"/>
          <w:sz w:val="21"/>
          <w:szCs w:val="21"/>
        </w:rPr>
        <w:t xml:space="preserve"> javnega naročila</w:t>
      </w:r>
      <w:r w:rsidR="00E77DB8">
        <w:rPr>
          <w:rFonts w:cstheme="minorHAnsi"/>
          <w:sz w:val="21"/>
          <w:szCs w:val="21"/>
        </w:rPr>
        <w:t>,</w:t>
      </w:r>
      <w:r w:rsidRPr="00C62E31">
        <w:rPr>
          <w:rFonts w:cstheme="minorHAnsi"/>
          <w:sz w:val="21"/>
          <w:szCs w:val="21"/>
        </w:rPr>
        <w:t xml:space="preserve"> vzorca </w:t>
      </w:r>
      <w:r w:rsidR="00946D32">
        <w:rPr>
          <w:rFonts w:cstheme="minorHAnsi"/>
          <w:sz w:val="21"/>
          <w:szCs w:val="21"/>
        </w:rPr>
        <w:t>pogodbe</w:t>
      </w:r>
      <w:r w:rsidR="00E77DB8">
        <w:rPr>
          <w:rFonts w:cstheme="minorHAnsi"/>
          <w:sz w:val="21"/>
          <w:szCs w:val="21"/>
        </w:rPr>
        <w:t xml:space="preserve"> in vzorcev finančnih zavarovanj</w:t>
      </w:r>
      <w:r w:rsidRPr="00C62E31">
        <w:rPr>
          <w:rFonts w:cstheme="minorHAnsi"/>
          <w:sz w:val="21"/>
          <w:szCs w:val="21"/>
        </w:rPr>
        <w:t>.</w:t>
      </w:r>
    </w:p>
    <w:p w14:paraId="22EB842E" w14:textId="77777777" w:rsidR="005669F9" w:rsidRPr="00C62E31" w:rsidRDefault="005669F9" w:rsidP="005669F9">
      <w:pPr>
        <w:pStyle w:val="Brezrazmikov"/>
        <w:rPr>
          <w:rFonts w:cstheme="minorHAnsi"/>
          <w:sz w:val="21"/>
          <w:szCs w:val="21"/>
        </w:rPr>
      </w:pPr>
    </w:p>
    <w:p w14:paraId="403AA849" w14:textId="77777777" w:rsidR="005669F9" w:rsidRDefault="005669F9" w:rsidP="005669F9">
      <w:pPr>
        <w:pStyle w:val="Brezrazmikov"/>
        <w:rPr>
          <w:rFonts w:cstheme="minorHAnsi"/>
          <w:sz w:val="21"/>
          <w:szCs w:val="21"/>
        </w:rPr>
      </w:pPr>
      <w:r w:rsidRPr="00C62E31">
        <w:rPr>
          <w:rFonts w:cstheme="minorHAnsi"/>
          <w:sz w:val="21"/>
          <w:szCs w:val="21"/>
        </w:rPr>
        <w:t xml:space="preserve">Nudimo plačilni rok 30. dan po prejemu pravilno izstavljenega </w:t>
      </w:r>
      <w:r>
        <w:rPr>
          <w:rFonts w:cstheme="minorHAnsi"/>
          <w:sz w:val="21"/>
          <w:szCs w:val="21"/>
        </w:rPr>
        <w:t>e-</w:t>
      </w:r>
      <w:r w:rsidRPr="00C62E31">
        <w:rPr>
          <w:rFonts w:cstheme="minorHAnsi"/>
          <w:sz w:val="21"/>
          <w:szCs w:val="21"/>
        </w:rPr>
        <w:t>računa.</w:t>
      </w:r>
    </w:p>
    <w:p w14:paraId="12FD6B3E" w14:textId="77777777" w:rsidR="005669F9" w:rsidRDefault="005669F9" w:rsidP="005669F9">
      <w:pPr>
        <w:pStyle w:val="Brezrazmikov"/>
        <w:rPr>
          <w:rFonts w:cstheme="minorHAnsi"/>
          <w:sz w:val="21"/>
          <w:szCs w:val="21"/>
        </w:rPr>
      </w:pPr>
    </w:p>
    <w:p w14:paraId="2556CE9D" w14:textId="77777777" w:rsidR="005669F9" w:rsidRPr="008B31A7" w:rsidRDefault="005669F9" w:rsidP="005669F9">
      <w:pPr>
        <w:pStyle w:val="Brezrazmikov"/>
        <w:rPr>
          <w:rFonts w:cstheme="minorHAnsi"/>
          <w:sz w:val="21"/>
          <w:szCs w:val="21"/>
        </w:rPr>
      </w:pPr>
    </w:p>
    <w:tbl>
      <w:tblPr>
        <w:tblW w:w="0" w:type="auto"/>
        <w:tblLook w:val="04A0" w:firstRow="1" w:lastRow="0" w:firstColumn="1" w:lastColumn="0" w:noHBand="0" w:noVBand="1"/>
      </w:tblPr>
      <w:tblGrid>
        <w:gridCol w:w="1128"/>
        <w:gridCol w:w="5104"/>
        <w:gridCol w:w="3838"/>
      </w:tblGrid>
      <w:tr w:rsidR="005669F9" w:rsidRPr="008B31A7" w14:paraId="63CCF2AB" w14:textId="77777777" w:rsidTr="00FC0E33">
        <w:tc>
          <w:tcPr>
            <w:tcW w:w="1128" w:type="dxa"/>
          </w:tcPr>
          <w:p w14:paraId="0E412B90" w14:textId="77777777" w:rsidR="005669F9" w:rsidRPr="008B31A7" w:rsidRDefault="005669F9" w:rsidP="00FC0E33">
            <w:pPr>
              <w:pStyle w:val="Brezrazmikov"/>
              <w:jc w:val="righ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11624397"/>
            <w:showingPlcHdr/>
            <w:picture/>
          </w:sdtPr>
          <w:sdtContent>
            <w:tc>
              <w:tcPr>
                <w:tcW w:w="5104" w:type="dxa"/>
              </w:tcPr>
              <w:p w14:paraId="7530F492" w14:textId="77777777" w:rsidR="005669F9" w:rsidRPr="008B31A7" w:rsidRDefault="005669F9" w:rsidP="00FC0E33">
                <w:pPr>
                  <w:pStyle w:val="Brezrazmikov"/>
                  <w:rPr>
                    <w:rFonts w:cstheme="minorHAnsi"/>
                    <w:sz w:val="21"/>
                    <w:szCs w:val="21"/>
                  </w:rPr>
                </w:pPr>
                <w:r>
                  <w:rPr>
                    <w:rFonts w:cstheme="minorHAnsi"/>
                    <w:noProof/>
                    <w:sz w:val="21"/>
                    <w:szCs w:val="21"/>
                  </w:rPr>
                  <w:drawing>
                    <wp:inline distT="0" distB="0" distL="0" distR="0" wp14:anchorId="436406C9" wp14:editId="6F652356">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72238D42" w14:textId="77777777" w:rsidR="005669F9" w:rsidRDefault="005669F9" w:rsidP="00FC0E33">
            <w:pPr>
              <w:pStyle w:val="Brezrazmikov"/>
              <w:rPr>
                <w:rFonts w:cstheme="minorHAnsi"/>
                <w:sz w:val="21"/>
                <w:szCs w:val="21"/>
              </w:rPr>
            </w:pPr>
            <w:r w:rsidRPr="008B31A7">
              <w:rPr>
                <w:rFonts w:cstheme="minorHAnsi"/>
                <w:sz w:val="21"/>
                <w:szCs w:val="21"/>
              </w:rPr>
              <w:t>Podpis:</w:t>
            </w:r>
          </w:p>
          <w:sdt>
            <w:sdtPr>
              <w:rPr>
                <w:rFonts w:cstheme="minorHAnsi"/>
                <w:sz w:val="21"/>
                <w:szCs w:val="21"/>
              </w:rPr>
              <w:id w:val="-847793407"/>
              <w:showingPlcHdr/>
              <w:picture/>
            </w:sdtPr>
            <w:sdtContent>
              <w:p w14:paraId="58EEFF82" w14:textId="77777777" w:rsidR="005669F9" w:rsidRPr="008B31A7" w:rsidRDefault="005669F9" w:rsidP="00FC0E33">
                <w:pPr>
                  <w:pStyle w:val="Brezrazmikov"/>
                  <w:rPr>
                    <w:rFonts w:cstheme="minorHAnsi"/>
                    <w:sz w:val="21"/>
                    <w:szCs w:val="21"/>
                  </w:rPr>
                </w:pPr>
                <w:r>
                  <w:rPr>
                    <w:rFonts w:cstheme="minorHAnsi"/>
                    <w:noProof/>
                    <w:sz w:val="21"/>
                    <w:szCs w:val="21"/>
                  </w:rPr>
                  <w:drawing>
                    <wp:inline distT="0" distB="0" distL="0" distR="0" wp14:anchorId="16097DAD" wp14:editId="05270AD3">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669F9" w:rsidRPr="008B31A7" w14:paraId="57DD1902" w14:textId="77777777" w:rsidTr="00FC0E33">
        <w:tc>
          <w:tcPr>
            <w:tcW w:w="1128" w:type="dxa"/>
          </w:tcPr>
          <w:p w14:paraId="48867F29" w14:textId="77777777" w:rsidR="005669F9" w:rsidRPr="008B31A7" w:rsidRDefault="005669F9" w:rsidP="00FC0E33">
            <w:pPr>
              <w:pStyle w:val="Brezrazmikov"/>
              <w:jc w:val="right"/>
              <w:rPr>
                <w:rFonts w:cstheme="minorHAnsi"/>
                <w:sz w:val="21"/>
                <w:szCs w:val="21"/>
              </w:rPr>
            </w:pPr>
            <w:r w:rsidRPr="008B31A7">
              <w:rPr>
                <w:rFonts w:cstheme="minorHAnsi"/>
                <w:sz w:val="21"/>
                <w:szCs w:val="21"/>
              </w:rPr>
              <w:t>Opomba</w:t>
            </w:r>
            <w:r>
              <w:rPr>
                <w:rFonts w:cstheme="minorHAnsi"/>
                <w:sz w:val="21"/>
                <w:szCs w:val="21"/>
              </w:rPr>
              <w:t>:</w:t>
            </w:r>
          </w:p>
        </w:tc>
        <w:tc>
          <w:tcPr>
            <w:tcW w:w="5104" w:type="dxa"/>
          </w:tcPr>
          <w:p w14:paraId="6AC91717" w14:textId="77777777" w:rsidR="005669F9" w:rsidRPr="008B31A7" w:rsidRDefault="00000000" w:rsidP="00FC0E33">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5669F9">
                  <w:rPr>
                    <w:rFonts w:ascii="MS Gothic" w:eastAsia="MS Gothic" w:hAnsi="MS Gothic" w:cstheme="minorHAnsi" w:hint="eastAsia"/>
                    <w:sz w:val="21"/>
                    <w:szCs w:val="21"/>
                  </w:rPr>
                  <w:t>☐</w:t>
                </w:r>
              </w:sdtContent>
            </w:sdt>
            <w:r w:rsidR="005669F9">
              <w:rPr>
                <w:rFonts w:cstheme="minorHAnsi"/>
                <w:sz w:val="21"/>
                <w:szCs w:val="21"/>
              </w:rPr>
              <w:t xml:space="preserve"> </w:t>
            </w:r>
            <w:r w:rsidR="005669F9" w:rsidRPr="008B31A7">
              <w:rPr>
                <w:rFonts w:cstheme="minorHAnsi"/>
                <w:sz w:val="21"/>
                <w:szCs w:val="21"/>
              </w:rPr>
              <w:t>Ne poslujemo z žigom.</w:t>
            </w:r>
          </w:p>
        </w:tc>
        <w:tc>
          <w:tcPr>
            <w:tcW w:w="3838" w:type="dxa"/>
          </w:tcPr>
          <w:p w14:paraId="3F87CD55" w14:textId="77777777" w:rsidR="005669F9" w:rsidRPr="008B31A7" w:rsidRDefault="005669F9" w:rsidP="00FC0E33">
            <w:pPr>
              <w:pStyle w:val="Brezrazmikov"/>
              <w:rPr>
                <w:rFonts w:cstheme="minorHAnsi"/>
                <w:sz w:val="21"/>
                <w:szCs w:val="21"/>
              </w:rPr>
            </w:pPr>
          </w:p>
        </w:tc>
      </w:tr>
    </w:tbl>
    <w:p w14:paraId="36B50CFA" w14:textId="372A18EB" w:rsidR="00217E27" w:rsidRPr="0017052B" w:rsidRDefault="00217E27" w:rsidP="009B18F6"/>
    <w:sectPr w:rsidR="00217E27" w:rsidRPr="0017052B" w:rsidSect="009B18F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59369" w14:textId="77777777" w:rsidR="00A46AA4" w:rsidRDefault="00A46AA4">
      <w:pPr>
        <w:spacing w:after="0" w:line="240" w:lineRule="auto"/>
      </w:pPr>
      <w:r>
        <w:separator/>
      </w:r>
    </w:p>
  </w:endnote>
  <w:endnote w:type="continuationSeparator" w:id="0">
    <w:p w14:paraId="7460D577" w14:textId="77777777" w:rsidR="00A46AA4" w:rsidRDefault="00A46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77777777"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5E1B82C"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01B5612" wp14:editId="23C1B477">
              <wp:simplePos x="0" y="0"/>
              <wp:positionH relativeFrom="margin">
                <wp:posOffset>6120130</wp:posOffset>
              </wp:positionH>
              <wp:positionV relativeFrom="margin">
                <wp:posOffset>8375650</wp:posOffset>
              </wp:positionV>
              <wp:extent cx="457200" cy="685800"/>
              <wp:effectExtent l="0" t="0" r="0" b="0"/>
              <wp:wrapNone/>
              <wp:docPr id="204766991"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5612" id="_x0000_t202" coordsize="21600,21600" o:spt="202" path="m,l,21600r21600,l21600,xe">
              <v:stroke joinstyle="miter"/>
              <v:path gradientshapeok="t" o:connecttype="rect"/>
            </v:shapetype>
            <v:shape id="Polje z besedilom 6" o:spid="_x0000_s1026"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0768" behindDoc="0" locked="0" layoutInCell="1" allowOverlap="1" wp14:anchorId="5934F2BD" wp14:editId="5F511303">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5934F2BD" id="Polje z besedilom 5" o:spid="_x0000_s1027"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1424" w14:textId="77777777" w:rsidR="00A46AA4" w:rsidRDefault="00A46AA4">
      <w:pPr>
        <w:spacing w:after="0" w:line="240" w:lineRule="auto"/>
      </w:pPr>
      <w:r>
        <w:separator/>
      </w:r>
    </w:p>
  </w:footnote>
  <w:footnote w:type="continuationSeparator" w:id="0">
    <w:p w14:paraId="7E0A4C5A" w14:textId="77777777" w:rsidR="00A46AA4" w:rsidRDefault="00A46AA4">
      <w:pPr>
        <w:spacing w:after="0" w:line="240" w:lineRule="auto"/>
      </w:pPr>
      <w:r>
        <w:continuationSeparator/>
      </w:r>
    </w:p>
  </w:footnote>
  <w:footnote w:id="1">
    <w:p w14:paraId="0BEA38ED" w14:textId="0A9B4D96" w:rsidR="00204298" w:rsidRPr="00204298" w:rsidRDefault="00204298">
      <w:pPr>
        <w:pStyle w:val="Sprotnaopomba-besedilo"/>
        <w:rPr>
          <w:rFonts w:ascii="Calibri" w:hAnsi="Calibri" w:cs="Calibri"/>
        </w:rPr>
      </w:pPr>
      <w:r w:rsidRPr="00204298">
        <w:rPr>
          <w:rStyle w:val="Sprotnaopomba-sklic"/>
          <w:rFonts w:ascii="Calibri" w:hAnsi="Calibri" w:cs="Calibri"/>
        </w:rPr>
        <w:footnoteRef/>
      </w:r>
      <w:r w:rsidRPr="00204298">
        <w:rPr>
          <w:rFonts w:ascii="Calibri" w:hAnsi="Calibri" w:cs="Calibri"/>
        </w:rPr>
        <w:t xml:space="preserve"> Izraza ponudba in predračun se v primeru tega obrazca uporabljata kot enakovredna.</w:t>
      </w:r>
    </w:p>
  </w:footnote>
  <w:footnote w:id="2">
    <w:p w14:paraId="3D7F2FF1" w14:textId="77777777" w:rsidR="005B5079" w:rsidRPr="00B54FFE" w:rsidRDefault="005B5079" w:rsidP="005B5079">
      <w:pPr>
        <w:pStyle w:val="Sprotnaopomba-besedilo"/>
        <w:rPr>
          <w:rFonts w:asciiTheme="minorHAnsi" w:hAnsiTheme="minorHAnsi" w:cstheme="minorHAnsi"/>
        </w:rPr>
      </w:pPr>
      <w:r w:rsidRPr="00204298">
        <w:rPr>
          <w:rStyle w:val="Sprotnaopomba-sklic"/>
          <w:rFonts w:ascii="Calibri" w:hAnsi="Calibri" w:cs="Calibri"/>
        </w:rPr>
        <w:footnoteRef/>
      </w:r>
      <w:r w:rsidRPr="00204298">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466CB4A1" w:rsidR="00BB6776" w:rsidRPr="0001218B" w:rsidRDefault="00BB6776"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01218B">
      <w:rPr>
        <w:i/>
        <w:iCs/>
        <w:color w:val="808080" w:themeColor="background1" w:themeShade="80"/>
        <w:sz w:val="18"/>
        <w:szCs w:val="18"/>
      </w:rPr>
      <w:t xml:space="preserve"> </w:t>
    </w:r>
    <w:r w:rsidR="008530D2">
      <w:rPr>
        <w:i/>
        <w:iCs/>
        <w:color w:val="808080" w:themeColor="background1" w:themeShade="80"/>
        <w:sz w:val="18"/>
        <w:szCs w:val="18"/>
      </w:rPr>
      <w:t>Dom Lukavci, 430-1/2026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2F7D42"/>
    <w:multiLevelType w:val="hybridMultilevel"/>
    <w:tmpl w:val="DEE8E84C"/>
    <w:lvl w:ilvl="0" w:tplc="37C6FAF6">
      <w:start w:val="1"/>
      <w:numFmt w:val="decim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7"/>
  </w:num>
  <w:num w:numId="2" w16cid:durableId="1823541984">
    <w:abstractNumId w:val="5"/>
  </w:num>
  <w:num w:numId="3" w16cid:durableId="2143838520">
    <w:abstractNumId w:val="9"/>
  </w:num>
  <w:num w:numId="4" w16cid:durableId="151919474">
    <w:abstractNumId w:val="4"/>
  </w:num>
  <w:num w:numId="5" w16cid:durableId="1945109481">
    <w:abstractNumId w:val="0"/>
  </w:num>
  <w:num w:numId="6" w16cid:durableId="2093700881">
    <w:abstractNumId w:val="3"/>
  </w:num>
  <w:num w:numId="7" w16cid:durableId="1357193257">
    <w:abstractNumId w:val="13"/>
  </w:num>
  <w:num w:numId="8" w16cid:durableId="1627808652">
    <w:abstractNumId w:val="11"/>
  </w:num>
  <w:num w:numId="9" w16cid:durableId="140854645">
    <w:abstractNumId w:val="10"/>
  </w:num>
  <w:num w:numId="10" w16cid:durableId="1391080306">
    <w:abstractNumId w:val="8"/>
  </w:num>
  <w:num w:numId="11" w16cid:durableId="1226794128">
    <w:abstractNumId w:val="2"/>
  </w:num>
  <w:num w:numId="12" w16cid:durableId="1373771936">
    <w:abstractNumId w:val="12"/>
  </w:num>
  <w:num w:numId="13" w16cid:durableId="1799175959">
    <w:abstractNumId w:val="1"/>
  </w:num>
  <w:num w:numId="14" w16cid:durableId="1154168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attachedTemplate r:id="rId1"/>
  <w:documentProtection w:edit="forms" w:enforcement="1" w:cryptProviderType="rsaAES" w:cryptAlgorithmClass="hash" w:cryptAlgorithmType="typeAny" w:cryptAlgorithmSid="14" w:cryptSpinCount="100000" w:hash="QMKcIFmzlcBIyDKlV02EybI8EtVlqQTTdSqT2h3I6xFhiIXhSqenaQHJopgBxkU3kn1t73oVumAGlw17nbyG5w==" w:salt="6qOTos+yT7fc9ZwbTIqjB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3B9"/>
    <w:rsid w:val="00023DE6"/>
    <w:rsid w:val="000245E1"/>
    <w:rsid w:val="000263EB"/>
    <w:rsid w:val="00030BAA"/>
    <w:rsid w:val="0003135E"/>
    <w:rsid w:val="00031DE2"/>
    <w:rsid w:val="00033423"/>
    <w:rsid w:val="00034793"/>
    <w:rsid w:val="000352FA"/>
    <w:rsid w:val="00035AE0"/>
    <w:rsid w:val="0004021C"/>
    <w:rsid w:val="00041CBB"/>
    <w:rsid w:val="00041EB5"/>
    <w:rsid w:val="00043B6D"/>
    <w:rsid w:val="00043F24"/>
    <w:rsid w:val="00047ACB"/>
    <w:rsid w:val="000525C4"/>
    <w:rsid w:val="00054F61"/>
    <w:rsid w:val="00060395"/>
    <w:rsid w:val="00061119"/>
    <w:rsid w:val="00062BD6"/>
    <w:rsid w:val="00065186"/>
    <w:rsid w:val="00066E90"/>
    <w:rsid w:val="00071B06"/>
    <w:rsid w:val="000736D0"/>
    <w:rsid w:val="00074B8B"/>
    <w:rsid w:val="0007629E"/>
    <w:rsid w:val="000829DC"/>
    <w:rsid w:val="0008637D"/>
    <w:rsid w:val="00086442"/>
    <w:rsid w:val="00091656"/>
    <w:rsid w:val="0009274D"/>
    <w:rsid w:val="00092D19"/>
    <w:rsid w:val="00093C70"/>
    <w:rsid w:val="00095DFF"/>
    <w:rsid w:val="00095E8D"/>
    <w:rsid w:val="00097ECA"/>
    <w:rsid w:val="000A0976"/>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3DD"/>
    <w:rsid w:val="000F75FE"/>
    <w:rsid w:val="00101159"/>
    <w:rsid w:val="00103159"/>
    <w:rsid w:val="001058DC"/>
    <w:rsid w:val="00110103"/>
    <w:rsid w:val="00110BE1"/>
    <w:rsid w:val="00110DC1"/>
    <w:rsid w:val="0011302C"/>
    <w:rsid w:val="001144E2"/>
    <w:rsid w:val="001153C9"/>
    <w:rsid w:val="00115623"/>
    <w:rsid w:val="00115B79"/>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85C90"/>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E6FC5"/>
    <w:rsid w:val="002F25A3"/>
    <w:rsid w:val="002F264B"/>
    <w:rsid w:val="002F30BA"/>
    <w:rsid w:val="002F3FFE"/>
    <w:rsid w:val="002F5576"/>
    <w:rsid w:val="00301328"/>
    <w:rsid w:val="00302B91"/>
    <w:rsid w:val="00302DE2"/>
    <w:rsid w:val="0030341C"/>
    <w:rsid w:val="00305921"/>
    <w:rsid w:val="003101A1"/>
    <w:rsid w:val="0031245E"/>
    <w:rsid w:val="00312A2D"/>
    <w:rsid w:val="00314E31"/>
    <w:rsid w:val="00315F24"/>
    <w:rsid w:val="00317D2A"/>
    <w:rsid w:val="003224E1"/>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622EA"/>
    <w:rsid w:val="003640D5"/>
    <w:rsid w:val="0036490E"/>
    <w:rsid w:val="00365706"/>
    <w:rsid w:val="00366357"/>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27F43"/>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7E45"/>
    <w:rsid w:val="004E00EA"/>
    <w:rsid w:val="004E2359"/>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06B5"/>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59D3"/>
    <w:rsid w:val="00645D49"/>
    <w:rsid w:val="006464E5"/>
    <w:rsid w:val="0064670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15DF"/>
    <w:rsid w:val="00782605"/>
    <w:rsid w:val="00782695"/>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146"/>
    <w:rsid w:val="00897EAC"/>
    <w:rsid w:val="008A0B6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D7E5F"/>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4C7B"/>
    <w:rsid w:val="009A4D00"/>
    <w:rsid w:val="009B0B12"/>
    <w:rsid w:val="009B1855"/>
    <w:rsid w:val="009B18F6"/>
    <w:rsid w:val="009B6CCC"/>
    <w:rsid w:val="009C09F8"/>
    <w:rsid w:val="009C226F"/>
    <w:rsid w:val="009C2CBE"/>
    <w:rsid w:val="009C46BC"/>
    <w:rsid w:val="009C52BD"/>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6AA4"/>
    <w:rsid w:val="00A479A4"/>
    <w:rsid w:val="00A51D67"/>
    <w:rsid w:val="00A51E9B"/>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184A"/>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67A"/>
    <w:rsid w:val="00B24803"/>
    <w:rsid w:val="00B25489"/>
    <w:rsid w:val="00B2781B"/>
    <w:rsid w:val="00B27EC9"/>
    <w:rsid w:val="00B31391"/>
    <w:rsid w:val="00B31B93"/>
    <w:rsid w:val="00B32151"/>
    <w:rsid w:val="00B32628"/>
    <w:rsid w:val="00B36DD2"/>
    <w:rsid w:val="00B4133B"/>
    <w:rsid w:val="00B4591C"/>
    <w:rsid w:val="00B47E6C"/>
    <w:rsid w:val="00B500D9"/>
    <w:rsid w:val="00B518CC"/>
    <w:rsid w:val="00B524AA"/>
    <w:rsid w:val="00B52627"/>
    <w:rsid w:val="00B52D2B"/>
    <w:rsid w:val="00B5391C"/>
    <w:rsid w:val="00B53B64"/>
    <w:rsid w:val="00B5532B"/>
    <w:rsid w:val="00B55B45"/>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2B4"/>
    <w:rsid w:val="00C96504"/>
    <w:rsid w:val="00C97C11"/>
    <w:rsid w:val="00CA0CEC"/>
    <w:rsid w:val="00CA5242"/>
    <w:rsid w:val="00CA5351"/>
    <w:rsid w:val="00CA54E3"/>
    <w:rsid w:val="00CA64CF"/>
    <w:rsid w:val="00CA70B3"/>
    <w:rsid w:val="00CB06FB"/>
    <w:rsid w:val="00CB07CA"/>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0B92"/>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8E7"/>
    <w:rsid w:val="00DD19BD"/>
    <w:rsid w:val="00DD3BCB"/>
    <w:rsid w:val="00DD3E11"/>
    <w:rsid w:val="00DD42F2"/>
    <w:rsid w:val="00DD44B7"/>
    <w:rsid w:val="00DD49B1"/>
    <w:rsid w:val="00DE263A"/>
    <w:rsid w:val="00DE3066"/>
    <w:rsid w:val="00DE354D"/>
    <w:rsid w:val="00DE399E"/>
    <w:rsid w:val="00DE4558"/>
    <w:rsid w:val="00DE7AF6"/>
    <w:rsid w:val="00DF3574"/>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6A19"/>
    <w:rsid w:val="00E36C33"/>
    <w:rsid w:val="00E36C9A"/>
    <w:rsid w:val="00E40BC4"/>
    <w:rsid w:val="00E42E7F"/>
    <w:rsid w:val="00E44B38"/>
    <w:rsid w:val="00E44E46"/>
    <w:rsid w:val="00E45271"/>
    <w:rsid w:val="00E517FC"/>
    <w:rsid w:val="00E54B09"/>
    <w:rsid w:val="00E5571B"/>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58CD"/>
    <w:rsid w:val="00FB5E56"/>
    <w:rsid w:val="00FC02A2"/>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4"/>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10"/>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12"/>
      </w:numPr>
    </w:pPr>
    <w:rPr>
      <w:sz w:val="20"/>
      <w:szCs w:val="20"/>
    </w:rPr>
  </w:style>
  <w:style w:type="paragraph" w:customStyle="1" w:styleId="Poglen">
    <w:name w:val="Pog_člen"/>
    <w:basedOn w:val="Navaden"/>
    <w:qFormat/>
    <w:rsid w:val="000121EB"/>
    <w:pPr>
      <w:keepNext/>
      <w:numPr>
        <w:numId w:val="9"/>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11"/>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14"/>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3BBDEDAF9B41DBA7BB788948C2B484"/>
        <w:category>
          <w:name w:val="Splošno"/>
          <w:gallery w:val="placeholder"/>
        </w:category>
        <w:types>
          <w:type w:val="bbPlcHdr"/>
        </w:types>
        <w:behaviors>
          <w:behavior w:val="content"/>
        </w:behaviors>
        <w:guid w:val="{C9539C19-4924-40C4-917B-035EA28C46A1}"/>
      </w:docPartPr>
      <w:docPartBody>
        <w:p w:rsidR="002252E4" w:rsidRDefault="00936C73" w:rsidP="00936C73">
          <w:pPr>
            <w:pStyle w:val="563BBDEDAF9B41DBA7BB788948C2B4842"/>
          </w:pPr>
          <w:r w:rsidRPr="00D77A80">
            <w:rPr>
              <w:color w:val="808080" w:themeColor="background1" w:themeShade="80"/>
            </w:rPr>
            <w:t xml:space="preserve">Vpišite </w:t>
          </w:r>
          <w:r>
            <w:rPr>
              <w:color w:val="808080" w:themeColor="background1" w:themeShade="80"/>
            </w:rPr>
            <w:t>lastno številko ponudbe.</w:t>
          </w:r>
        </w:p>
      </w:docPartBody>
    </w:docPart>
    <w:docPart>
      <w:docPartPr>
        <w:name w:val="6A49DBCBE3B04B8CA99873CC13DCAAC9"/>
        <w:category>
          <w:name w:val="Splošno"/>
          <w:gallery w:val="placeholder"/>
        </w:category>
        <w:types>
          <w:type w:val="bbPlcHdr"/>
        </w:types>
        <w:behaviors>
          <w:behavior w:val="content"/>
        </w:behaviors>
        <w:guid w:val="{30A8A0A1-D3AD-4F7C-A617-AC782D379E7A}"/>
      </w:docPartPr>
      <w:docPartBody>
        <w:p w:rsidR="002252E4" w:rsidRDefault="00936C73" w:rsidP="00936C73">
          <w:pPr>
            <w:pStyle w:val="6A49DBCBE3B04B8CA99873CC13DCAAC92"/>
          </w:pPr>
          <w:r w:rsidRPr="00D77A80">
            <w:rPr>
              <w:color w:val="808080" w:themeColor="background1" w:themeShade="80"/>
            </w:rPr>
            <w:t>Izberite datum</w:t>
          </w:r>
          <w:r>
            <w:rPr>
              <w:color w:val="808080" w:themeColor="background1" w:themeShade="80"/>
            </w:rPr>
            <w:t>.</w:t>
          </w:r>
        </w:p>
      </w:docPartBody>
    </w:docPart>
    <w:docPart>
      <w:docPartPr>
        <w:name w:val="61D365ACC4F74797AAA08A2467240D2F"/>
        <w:category>
          <w:name w:val="Splošno"/>
          <w:gallery w:val="placeholder"/>
        </w:category>
        <w:types>
          <w:type w:val="bbPlcHdr"/>
        </w:types>
        <w:behaviors>
          <w:behavior w:val="content"/>
        </w:behaviors>
        <w:guid w:val="{659B47EE-726D-4821-91A9-FFA4A8DF2D9A}"/>
      </w:docPartPr>
      <w:docPartBody>
        <w:p w:rsidR="002252E4" w:rsidRDefault="00936C73" w:rsidP="00936C73">
          <w:pPr>
            <w:pStyle w:val="61D365ACC4F74797AAA08A2467240D2F2"/>
          </w:pPr>
          <w:r w:rsidRPr="00D77A80">
            <w:rPr>
              <w:rStyle w:val="Besedilooznabemesta"/>
            </w:rPr>
            <w:t>Vpišite ime kraja</w:t>
          </w:r>
          <w:r>
            <w:rPr>
              <w:rStyle w:val="Besedilooznabemesta"/>
            </w:rPr>
            <w:t>.</w:t>
          </w:r>
        </w:p>
      </w:docPartBody>
    </w:docPart>
    <w:docPart>
      <w:docPartPr>
        <w:name w:val="34233A05C0574CD6B43E87FFD209EAD9"/>
        <w:category>
          <w:name w:val="Splošno"/>
          <w:gallery w:val="placeholder"/>
        </w:category>
        <w:types>
          <w:type w:val="bbPlcHdr"/>
        </w:types>
        <w:behaviors>
          <w:behavior w:val="content"/>
        </w:behaviors>
        <w:guid w:val="{8AC59AE3-BEFE-407C-8664-F843DA2C5144}"/>
      </w:docPartPr>
      <w:docPartBody>
        <w:p w:rsidR="002252E4" w:rsidRDefault="00936C73" w:rsidP="00936C73">
          <w:pPr>
            <w:pStyle w:val="34233A05C0574CD6B43E87FFD209EAD92"/>
          </w:pPr>
          <w:r w:rsidRPr="00D77A80">
            <w:rPr>
              <w:color w:val="808080" w:themeColor="background1" w:themeShade="80"/>
            </w:rPr>
            <w:t>Vpišite ime in priimek podpisnika ponudbe</w:t>
          </w:r>
          <w:r>
            <w:rPr>
              <w:color w:val="808080" w:themeColor="background1" w:themeShade="80"/>
            </w:rPr>
            <w:t>.</w:t>
          </w:r>
        </w:p>
      </w:docPartBody>
    </w:docPart>
    <w:docPart>
      <w:docPartPr>
        <w:name w:val="91E7913119AC4EB69EEE5170938D88B4"/>
        <w:category>
          <w:name w:val="Splošno"/>
          <w:gallery w:val="placeholder"/>
        </w:category>
        <w:types>
          <w:type w:val="bbPlcHdr"/>
        </w:types>
        <w:behaviors>
          <w:behavior w:val="content"/>
        </w:behaviors>
        <w:guid w:val="{97394B36-4074-4B3E-8D3E-834400159092}"/>
      </w:docPartPr>
      <w:docPartBody>
        <w:p w:rsidR="002252E4" w:rsidRDefault="00936C73" w:rsidP="00936C73">
          <w:pPr>
            <w:pStyle w:val="91E7913119AC4EB69EEE5170938D88B42"/>
          </w:pPr>
          <w:r w:rsidRPr="00D77A80">
            <w:rPr>
              <w:color w:val="808080" w:themeColor="background1" w:themeShade="80"/>
            </w:rPr>
            <w:t>Izberite datum</w:t>
          </w:r>
        </w:p>
      </w:docPartBody>
    </w:docPart>
    <w:docPart>
      <w:docPartPr>
        <w:name w:val="D477E4BF4F9D4620B6D277B42FFAAB7A"/>
        <w:category>
          <w:name w:val="Splošno"/>
          <w:gallery w:val="placeholder"/>
        </w:category>
        <w:types>
          <w:type w:val="bbPlcHdr"/>
        </w:types>
        <w:behaviors>
          <w:behavior w:val="content"/>
        </w:behaviors>
        <w:guid w:val="{4FEA140A-9EBC-409B-8167-76D8DD2263BD}"/>
      </w:docPartPr>
      <w:docPartBody>
        <w:p w:rsidR="00282D1B" w:rsidRDefault="00936C73" w:rsidP="00936C73">
          <w:pPr>
            <w:pStyle w:val="D477E4BF4F9D4620B6D277B42FFAAB7A2"/>
          </w:pPr>
          <w:r>
            <w:rPr>
              <w:rStyle w:val="Besedilooznabemesta"/>
            </w:rPr>
            <w:t>Vpišite vrednost</w:t>
          </w:r>
        </w:p>
      </w:docPartBody>
    </w:docPart>
    <w:docPart>
      <w:docPartPr>
        <w:name w:val="8C20AD08D952464987DB5639ED563A87"/>
        <w:category>
          <w:name w:val="Splošno"/>
          <w:gallery w:val="placeholder"/>
        </w:category>
        <w:types>
          <w:type w:val="bbPlcHdr"/>
        </w:types>
        <w:behaviors>
          <w:behavior w:val="content"/>
        </w:behaviors>
        <w:guid w:val="{300FCC83-D53E-40F1-A4A1-1C4F6D26BD68}"/>
      </w:docPartPr>
      <w:docPartBody>
        <w:p w:rsidR="00282D1B" w:rsidRDefault="00936C73" w:rsidP="00936C73">
          <w:pPr>
            <w:pStyle w:val="8C20AD08D952464987DB5639ED563A872"/>
          </w:pPr>
          <w:r>
            <w:rPr>
              <w:rStyle w:val="Besedilooznabemesta"/>
            </w:rPr>
            <w:t>Vpišite vrednost</w:t>
          </w:r>
        </w:p>
      </w:docPartBody>
    </w:docPart>
    <w:docPart>
      <w:docPartPr>
        <w:name w:val="B8AE0FA5DBCC44B48680DD5648092E23"/>
        <w:category>
          <w:name w:val="Splošno"/>
          <w:gallery w:val="placeholder"/>
        </w:category>
        <w:types>
          <w:type w:val="bbPlcHdr"/>
        </w:types>
        <w:behaviors>
          <w:behavior w:val="content"/>
        </w:behaviors>
        <w:guid w:val="{C3CD980F-A2E2-4B25-9F85-FF6A4D366114}"/>
      </w:docPartPr>
      <w:docPartBody>
        <w:p w:rsidR="00B455EF" w:rsidRDefault="00936C73" w:rsidP="00936C73">
          <w:pPr>
            <w:pStyle w:val="B8AE0FA5DBCC44B48680DD5648092E232"/>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docPartBody>
    </w:docPart>
    <w:docPart>
      <w:docPartPr>
        <w:name w:val="9E7BDAD035324E22A0A78CD5D53AF1C7"/>
        <w:category>
          <w:name w:val="Splošno"/>
          <w:gallery w:val="placeholder"/>
        </w:category>
        <w:types>
          <w:type w:val="bbPlcHdr"/>
        </w:types>
        <w:behaviors>
          <w:behavior w:val="content"/>
        </w:behaviors>
        <w:guid w:val="{6EBA642B-1E19-43A7-A6AD-F7A44FD13C30}"/>
      </w:docPartPr>
      <w:docPartBody>
        <w:p w:rsidR="00B455EF" w:rsidRDefault="00936C73" w:rsidP="00936C73">
          <w:pPr>
            <w:pStyle w:val="9E7BDAD035324E22A0A78CD5D53AF1C72"/>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1350EF"/>
    <w:rsid w:val="00193811"/>
    <w:rsid w:val="001B25E9"/>
    <w:rsid w:val="001D251D"/>
    <w:rsid w:val="001F31B9"/>
    <w:rsid w:val="002252E4"/>
    <w:rsid w:val="00225FB9"/>
    <w:rsid w:val="00282D1B"/>
    <w:rsid w:val="002921C3"/>
    <w:rsid w:val="002D32FE"/>
    <w:rsid w:val="00383EF5"/>
    <w:rsid w:val="0038401A"/>
    <w:rsid w:val="00395A08"/>
    <w:rsid w:val="003A7B89"/>
    <w:rsid w:val="0043711D"/>
    <w:rsid w:val="004A39CF"/>
    <w:rsid w:val="004C2E4A"/>
    <w:rsid w:val="005C61CD"/>
    <w:rsid w:val="005F3FFD"/>
    <w:rsid w:val="00610516"/>
    <w:rsid w:val="0061054A"/>
    <w:rsid w:val="0062522D"/>
    <w:rsid w:val="00665F86"/>
    <w:rsid w:val="006672E2"/>
    <w:rsid w:val="00690F71"/>
    <w:rsid w:val="006C6AC8"/>
    <w:rsid w:val="006D6275"/>
    <w:rsid w:val="00706BEB"/>
    <w:rsid w:val="0070780F"/>
    <w:rsid w:val="00717D66"/>
    <w:rsid w:val="00726BE5"/>
    <w:rsid w:val="00740FC3"/>
    <w:rsid w:val="007A1D99"/>
    <w:rsid w:val="007D4AA0"/>
    <w:rsid w:val="008724C1"/>
    <w:rsid w:val="00874A76"/>
    <w:rsid w:val="00892446"/>
    <w:rsid w:val="008A31BE"/>
    <w:rsid w:val="008B1E50"/>
    <w:rsid w:val="008F2FBA"/>
    <w:rsid w:val="00920EA5"/>
    <w:rsid w:val="00936C73"/>
    <w:rsid w:val="00983F3A"/>
    <w:rsid w:val="00A35919"/>
    <w:rsid w:val="00A723D9"/>
    <w:rsid w:val="00A84046"/>
    <w:rsid w:val="00AB0344"/>
    <w:rsid w:val="00B0534B"/>
    <w:rsid w:val="00B055C3"/>
    <w:rsid w:val="00B16CEB"/>
    <w:rsid w:val="00B2467A"/>
    <w:rsid w:val="00B455EF"/>
    <w:rsid w:val="00B71F92"/>
    <w:rsid w:val="00C3131A"/>
    <w:rsid w:val="00C637ED"/>
    <w:rsid w:val="00C7157A"/>
    <w:rsid w:val="00C95345"/>
    <w:rsid w:val="00CE5ECF"/>
    <w:rsid w:val="00CE7489"/>
    <w:rsid w:val="00D36B91"/>
    <w:rsid w:val="00D80EE7"/>
    <w:rsid w:val="00D90557"/>
    <w:rsid w:val="00D927AA"/>
    <w:rsid w:val="00DF013D"/>
    <w:rsid w:val="00E3226B"/>
    <w:rsid w:val="00E723D5"/>
    <w:rsid w:val="00EA5E16"/>
    <w:rsid w:val="00EB44FE"/>
    <w:rsid w:val="00ED3404"/>
    <w:rsid w:val="00ED5327"/>
    <w:rsid w:val="00F45FD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36C73"/>
    <w:rPr>
      <w:color w:val="808080"/>
    </w:rPr>
  </w:style>
  <w:style w:type="paragraph" w:customStyle="1" w:styleId="563BBDEDAF9B41DBA7BB788948C2B4842">
    <w:name w:val="563BBDEDAF9B41DBA7BB788948C2B4842"/>
    <w:rsid w:val="00936C73"/>
    <w:pPr>
      <w:spacing w:after="0" w:line="240" w:lineRule="auto"/>
      <w:jc w:val="both"/>
    </w:pPr>
    <w:rPr>
      <w:kern w:val="0"/>
      <w14:ligatures w14:val="none"/>
    </w:rPr>
  </w:style>
  <w:style w:type="paragraph" w:customStyle="1" w:styleId="6A49DBCBE3B04B8CA99873CC13DCAAC92">
    <w:name w:val="6A49DBCBE3B04B8CA99873CC13DCAAC92"/>
    <w:rsid w:val="00936C73"/>
    <w:pPr>
      <w:spacing w:after="0" w:line="240" w:lineRule="auto"/>
      <w:jc w:val="both"/>
    </w:pPr>
    <w:rPr>
      <w:kern w:val="0"/>
      <w14:ligatures w14:val="none"/>
    </w:rPr>
  </w:style>
  <w:style w:type="paragraph" w:customStyle="1" w:styleId="61D365ACC4F74797AAA08A2467240D2F2">
    <w:name w:val="61D365ACC4F74797AAA08A2467240D2F2"/>
    <w:rsid w:val="00936C73"/>
    <w:pPr>
      <w:spacing w:after="0" w:line="240" w:lineRule="auto"/>
      <w:jc w:val="both"/>
    </w:pPr>
    <w:rPr>
      <w:kern w:val="0"/>
      <w14:ligatures w14:val="none"/>
    </w:rPr>
  </w:style>
  <w:style w:type="paragraph" w:customStyle="1" w:styleId="B8AE0FA5DBCC44B48680DD5648092E232">
    <w:name w:val="B8AE0FA5DBCC44B48680DD5648092E232"/>
    <w:rsid w:val="00936C73"/>
    <w:pPr>
      <w:spacing w:after="0" w:line="240" w:lineRule="auto"/>
      <w:jc w:val="both"/>
    </w:pPr>
    <w:rPr>
      <w:kern w:val="0"/>
      <w14:ligatures w14:val="none"/>
    </w:rPr>
  </w:style>
  <w:style w:type="paragraph" w:customStyle="1" w:styleId="9E7BDAD035324E22A0A78CD5D53AF1C72">
    <w:name w:val="9E7BDAD035324E22A0A78CD5D53AF1C72"/>
    <w:rsid w:val="00936C73"/>
    <w:pPr>
      <w:spacing w:after="0" w:line="240" w:lineRule="auto"/>
      <w:jc w:val="both"/>
    </w:pPr>
    <w:rPr>
      <w:kern w:val="0"/>
      <w14:ligatures w14:val="none"/>
    </w:rPr>
  </w:style>
  <w:style w:type="paragraph" w:customStyle="1" w:styleId="34233A05C0574CD6B43E87FFD209EAD92">
    <w:name w:val="34233A05C0574CD6B43E87FFD209EAD92"/>
    <w:rsid w:val="00936C73"/>
    <w:pPr>
      <w:spacing w:after="0" w:line="240" w:lineRule="auto"/>
      <w:jc w:val="both"/>
    </w:pPr>
    <w:rPr>
      <w:kern w:val="0"/>
      <w14:ligatures w14:val="none"/>
    </w:rPr>
  </w:style>
  <w:style w:type="paragraph" w:customStyle="1" w:styleId="91E7913119AC4EB69EEE5170938D88B42">
    <w:name w:val="91E7913119AC4EB69EEE5170938D88B42"/>
    <w:rsid w:val="00936C73"/>
    <w:pPr>
      <w:spacing w:after="0" w:line="240" w:lineRule="auto"/>
      <w:jc w:val="both"/>
    </w:pPr>
    <w:rPr>
      <w:kern w:val="0"/>
      <w14:ligatures w14:val="none"/>
    </w:rPr>
  </w:style>
  <w:style w:type="paragraph" w:customStyle="1" w:styleId="8C20AD08D952464987DB5639ED563A872">
    <w:name w:val="8C20AD08D952464987DB5639ED563A872"/>
    <w:rsid w:val="00936C73"/>
    <w:pPr>
      <w:spacing w:after="200" w:line="288" w:lineRule="auto"/>
    </w:pPr>
    <w:rPr>
      <w:kern w:val="0"/>
      <w14:ligatures w14:val="none"/>
    </w:rPr>
  </w:style>
  <w:style w:type="paragraph" w:customStyle="1" w:styleId="D477E4BF4F9D4620B6D277B42FFAAB7A2">
    <w:name w:val="D477E4BF4F9D4620B6D277B42FFAAB7A2"/>
    <w:rsid w:val="00936C73"/>
    <w:pPr>
      <w:spacing w:after="200" w:line="288" w:lineRule="auto"/>
    </w:pPr>
    <w:rPr>
      <w:kern w:val="0"/>
      <w14:ligatures w14:val="none"/>
    </w:rPr>
  </w:style>
  <w:style w:type="paragraph" w:customStyle="1" w:styleId="91511B1F1F644BC98F420A0A668FBF6C1">
    <w:name w:val="91511B1F1F644BC98F420A0A668FBF6C1"/>
    <w:rsid w:val="00936C73"/>
    <w:pPr>
      <w:spacing w:after="0" w:line="240" w:lineRule="auto"/>
      <w:jc w:val="both"/>
    </w:pPr>
    <w:rPr>
      <w:kern w:val="0"/>
      <w14:ligatures w14:val="none"/>
    </w:rPr>
  </w:style>
  <w:style w:type="paragraph" w:customStyle="1" w:styleId="32BBFD065782403F85CBA77D719293D03">
    <w:name w:val="32BBFD065782403F85CBA77D719293D03"/>
    <w:rsid w:val="00936C73"/>
    <w:pPr>
      <w:spacing w:after="0" w:line="240" w:lineRule="auto"/>
      <w:jc w:val="both"/>
    </w:pPr>
    <w:rPr>
      <w:kern w:val="0"/>
      <w14:ligatures w14:val="none"/>
    </w:rPr>
  </w:style>
  <w:style w:type="paragraph" w:customStyle="1" w:styleId="4F075DEA84704A31B857FDACF434C20B3">
    <w:name w:val="4F075DEA84704A31B857FDACF434C20B3"/>
    <w:rsid w:val="00936C73"/>
    <w:pPr>
      <w:spacing w:after="0" w:line="240" w:lineRule="auto"/>
      <w:jc w:val="both"/>
    </w:pPr>
    <w:rPr>
      <w:kern w:val="0"/>
      <w14:ligatures w14:val="none"/>
    </w:rPr>
  </w:style>
  <w:style w:type="paragraph" w:customStyle="1" w:styleId="C1B5AF07D5F54ED09CF51E74791DC2FB3">
    <w:name w:val="C1B5AF07D5F54ED09CF51E74791DC2FB3"/>
    <w:rsid w:val="00936C73"/>
    <w:pPr>
      <w:spacing w:after="0" w:line="240" w:lineRule="auto"/>
      <w:jc w:val="both"/>
    </w:pPr>
    <w:rPr>
      <w:kern w:val="0"/>
      <w14:ligatures w14:val="none"/>
    </w:rPr>
  </w:style>
  <w:style w:type="paragraph" w:customStyle="1" w:styleId="A2D4C9B139E94A8BBA8641BBE5FF00A03">
    <w:name w:val="A2D4C9B139E94A8BBA8641BBE5FF00A03"/>
    <w:rsid w:val="00936C73"/>
    <w:pPr>
      <w:spacing w:after="0" w:line="240" w:lineRule="auto"/>
      <w:jc w:val="both"/>
    </w:pPr>
    <w:rPr>
      <w:kern w:val="0"/>
      <w14:ligatures w14:val="none"/>
    </w:rPr>
  </w:style>
  <w:style w:type="paragraph" w:customStyle="1" w:styleId="71308CB04E634B4E8FC84E625AB696023">
    <w:name w:val="71308CB04E634B4E8FC84E625AB696023"/>
    <w:rsid w:val="00936C73"/>
    <w:pPr>
      <w:spacing w:after="0" w:line="240" w:lineRule="auto"/>
      <w:jc w:val="both"/>
    </w:pPr>
    <w:rPr>
      <w:kern w:val="0"/>
      <w14:ligatures w14:val="none"/>
    </w:rPr>
  </w:style>
  <w:style w:type="paragraph" w:customStyle="1" w:styleId="852DA5B421B34CBFBFB2DCD2F129EDC73">
    <w:name w:val="852DA5B421B34CBFBFB2DCD2F129EDC73"/>
    <w:rsid w:val="00936C73"/>
    <w:pPr>
      <w:spacing w:after="0" w:line="240" w:lineRule="auto"/>
      <w:jc w:val="both"/>
    </w:pPr>
    <w:rPr>
      <w:kern w:val="0"/>
      <w14:ligatures w14:val="none"/>
    </w:rPr>
  </w:style>
  <w:style w:type="paragraph" w:customStyle="1" w:styleId="A9FA7A6EBBC24F70A03DD508A57D2E983">
    <w:name w:val="A9FA7A6EBBC24F70A03DD508A57D2E983"/>
    <w:rsid w:val="00936C73"/>
    <w:pPr>
      <w:spacing w:after="0" w:line="240" w:lineRule="auto"/>
      <w:jc w:val="both"/>
    </w:pPr>
    <w:rPr>
      <w:kern w:val="0"/>
      <w14:ligatures w14:val="none"/>
    </w:rPr>
  </w:style>
  <w:style w:type="paragraph" w:customStyle="1" w:styleId="4B437CEAA59B4442966367DD7E1B426A3">
    <w:name w:val="4B437CEAA59B4442966367DD7E1B426A3"/>
    <w:rsid w:val="00936C73"/>
    <w:pPr>
      <w:spacing w:after="0" w:line="240" w:lineRule="auto"/>
      <w:jc w:val="both"/>
    </w:pPr>
    <w:rPr>
      <w:kern w:val="0"/>
      <w14:ligatures w14:val="none"/>
    </w:rPr>
  </w:style>
  <w:style w:type="paragraph" w:customStyle="1" w:styleId="B05318986FFE4CB083843EE941C5EBB73">
    <w:name w:val="B05318986FFE4CB083843EE941C5EBB73"/>
    <w:rsid w:val="00936C73"/>
    <w:pPr>
      <w:spacing w:after="0" w:line="240" w:lineRule="auto"/>
      <w:jc w:val="both"/>
    </w:pPr>
    <w:rPr>
      <w:kern w:val="0"/>
      <w14:ligatures w14:val="none"/>
    </w:rPr>
  </w:style>
  <w:style w:type="paragraph" w:customStyle="1" w:styleId="A22E7298EE89436D9434F2EFF30F3FB03">
    <w:name w:val="A22E7298EE89436D9434F2EFF30F3FB03"/>
    <w:rsid w:val="00936C73"/>
    <w:pPr>
      <w:spacing w:after="0" w:line="240" w:lineRule="auto"/>
      <w:jc w:val="both"/>
    </w:pPr>
    <w:rPr>
      <w:kern w:val="0"/>
      <w14:ligatures w14:val="none"/>
    </w:rPr>
  </w:style>
  <w:style w:type="paragraph" w:customStyle="1" w:styleId="C5D70BB75C814103B98E9F7F283947FB3">
    <w:name w:val="C5D70BB75C814103B98E9F7F283947FB3"/>
    <w:rsid w:val="00936C73"/>
    <w:pPr>
      <w:spacing w:after="0" w:line="240" w:lineRule="auto"/>
      <w:jc w:val="both"/>
    </w:pPr>
    <w:rPr>
      <w:kern w:val="0"/>
      <w14:ligatures w14:val="none"/>
    </w:rPr>
  </w:style>
  <w:style w:type="paragraph" w:customStyle="1" w:styleId="677EBCDBD8FD48CC9E3E31C7B5A581753">
    <w:name w:val="677EBCDBD8FD48CC9E3E31C7B5A581753"/>
    <w:rsid w:val="00936C73"/>
    <w:pPr>
      <w:spacing w:after="0" w:line="240" w:lineRule="auto"/>
      <w:jc w:val="both"/>
    </w:pPr>
    <w:rPr>
      <w:kern w:val="0"/>
      <w14:ligatures w14:val="none"/>
    </w:rPr>
  </w:style>
  <w:style w:type="paragraph" w:customStyle="1" w:styleId="A7837BA9F474493780AD94AB5EB3348F3">
    <w:name w:val="A7837BA9F474493780AD94AB5EB3348F3"/>
    <w:rsid w:val="00936C73"/>
    <w:pPr>
      <w:spacing w:after="0" w:line="240" w:lineRule="auto"/>
      <w:jc w:val="both"/>
    </w:pPr>
    <w:rPr>
      <w:kern w:val="0"/>
      <w14:ligatures w14:val="none"/>
    </w:rPr>
  </w:style>
  <w:style w:type="paragraph" w:customStyle="1" w:styleId="632C2A34D4F7470F9649767ACF959BFC3">
    <w:name w:val="632C2A34D4F7470F9649767ACF959BFC3"/>
    <w:rsid w:val="00936C73"/>
    <w:pPr>
      <w:spacing w:after="0" w:line="240" w:lineRule="auto"/>
      <w:jc w:val="both"/>
    </w:pPr>
    <w:rPr>
      <w:kern w:val="0"/>
      <w14:ligatures w14:val="none"/>
    </w:rPr>
  </w:style>
  <w:style w:type="paragraph" w:customStyle="1" w:styleId="2D014B71153D49F6B88BCC6FF3574B1E3">
    <w:name w:val="2D014B71153D49F6B88BCC6FF3574B1E3"/>
    <w:rsid w:val="00936C73"/>
    <w:pPr>
      <w:spacing w:after="0" w:line="240" w:lineRule="auto"/>
      <w:jc w:val="both"/>
    </w:pPr>
    <w:rPr>
      <w:kern w:val="0"/>
      <w14:ligatures w14:val="none"/>
    </w:rPr>
  </w:style>
  <w:style w:type="paragraph" w:customStyle="1" w:styleId="723226D532784F6490993600A77E13283">
    <w:name w:val="723226D532784F6490993600A77E13283"/>
    <w:rsid w:val="00936C73"/>
    <w:pPr>
      <w:spacing w:after="0" w:line="240" w:lineRule="auto"/>
      <w:jc w:val="both"/>
    </w:pPr>
    <w:rPr>
      <w:kern w:val="0"/>
      <w14:ligatures w14:val="none"/>
    </w:rPr>
  </w:style>
  <w:style w:type="paragraph" w:customStyle="1" w:styleId="FB7BFEBA17EE4D5380501769C885E9613">
    <w:name w:val="FB7BFEBA17EE4D5380501769C885E9613"/>
    <w:rsid w:val="00936C73"/>
    <w:pPr>
      <w:spacing w:after="0" w:line="240" w:lineRule="auto"/>
      <w:jc w:val="both"/>
    </w:pPr>
    <w:rPr>
      <w:kern w:val="0"/>
      <w14:ligatures w14:val="none"/>
    </w:rPr>
  </w:style>
  <w:style w:type="paragraph" w:customStyle="1" w:styleId="BFD5A269501D435A947EFD4046AEC5BE3">
    <w:name w:val="BFD5A269501D435A947EFD4046AEC5BE3"/>
    <w:rsid w:val="00936C73"/>
    <w:pPr>
      <w:spacing w:after="0" w:line="240" w:lineRule="auto"/>
      <w:jc w:val="both"/>
    </w:pPr>
    <w:rPr>
      <w:kern w:val="0"/>
      <w14:ligatures w14:val="none"/>
    </w:rPr>
  </w:style>
  <w:style w:type="paragraph" w:customStyle="1" w:styleId="3DB9D21E6A20450D8FA36E50EDDF2D293">
    <w:name w:val="3DB9D21E6A20450D8FA36E50EDDF2D293"/>
    <w:rsid w:val="00936C73"/>
    <w:pPr>
      <w:spacing w:after="0" w:line="240" w:lineRule="auto"/>
      <w:jc w:val="both"/>
    </w:pPr>
    <w:rPr>
      <w:kern w:val="0"/>
      <w14:ligatures w14:val="none"/>
    </w:rPr>
  </w:style>
  <w:style w:type="paragraph" w:customStyle="1" w:styleId="909718A05D7048D5AEA9BEEDDBC589773">
    <w:name w:val="909718A05D7048D5AEA9BEEDDBC589773"/>
    <w:rsid w:val="00936C73"/>
    <w:pPr>
      <w:spacing w:after="0" w:line="240" w:lineRule="auto"/>
      <w:jc w:val="both"/>
    </w:pPr>
    <w:rPr>
      <w:kern w:val="0"/>
      <w14:ligatures w14:val="none"/>
    </w:rPr>
  </w:style>
  <w:style w:type="paragraph" w:customStyle="1" w:styleId="8DBD78B172744F4A98E97F5234732A013">
    <w:name w:val="8DBD78B172744F4A98E97F5234732A013"/>
    <w:rsid w:val="00936C73"/>
    <w:pPr>
      <w:spacing w:after="0" w:line="240" w:lineRule="auto"/>
      <w:jc w:val="both"/>
    </w:pPr>
    <w:rPr>
      <w:kern w:val="0"/>
      <w14:ligatures w14:val="none"/>
    </w:rPr>
  </w:style>
  <w:style w:type="paragraph" w:customStyle="1" w:styleId="FE9BD4B93EF245A08E76175ED5C62D6B3">
    <w:name w:val="FE9BD4B93EF245A08E76175ED5C62D6B3"/>
    <w:rsid w:val="00936C73"/>
    <w:pPr>
      <w:spacing w:after="0" w:line="240" w:lineRule="auto"/>
      <w:jc w:val="both"/>
    </w:pPr>
    <w:rPr>
      <w:kern w:val="0"/>
      <w14:ligatures w14:val="none"/>
    </w:rPr>
  </w:style>
  <w:style w:type="paragraph" w:customStyle="1" w:styleId="D84A445B05AF450B9B0B73EFDA9856CD3">
    <w:name w:val="D84A445B05AF450B9B0B73EFDA9856CD3"/>
    <w:rsid w:val="00936C73"/>
    <w:pPr>
      <w:spacing w:after="0" w:line="240" w:lineRule="auto"/>
      <w:jc w:val="both"/>
    </w:pPr>
    <w:rPr>
      <w:kern w:val="0"/>
      <w14:ligatures w14:val="none"/>
    </w:rPr>
  </w:style>
  <w:style w:type="paragraph" w:customStyle="1" w:styleId="96F2FD72F048442AA20297335B002A463">
    <w:name w:val="96F2FD72F048442AA20297335B002A463"/>
    <w:rsid w:val="00936C73"/>
    <w:pPr>
      <w:spacing w:after="0" w:line="240" w:lineRule="auto"/>
      <w:jc w:val="both"/>
    </w:pPr>
    <w:rPr>
      <w:kern w:val="0"/>
      <w14:ligatures w14:val="none"/>
    </w:rPr>
  </w:style>
  <w:style w:type="paragraph" w:customStyle="1" w:styleId="B62C5F79C6214003A0969431B64E9E5A3">
    <w:name w:val="B62C5F79C6214003A0969431B64E9E5A3"/>
    <w:rsid w:val="00936C73"/>
    <w:pPr>
      <w:spacing w:after="0" w:line="240" w:lineRule="auto"/>
      <w:jc w:val="both"/>
    </w:pPr>
    <w:rPr>
      <w:kern w:val="0"/>
      <w14:ligatures w14:val="none"/>
    </w:rPr>
  </w:style>
  <w:style w:type="paragraph" w:customStyle="1" w:styleId="FDAB708DC4694E6F87BCBDAA5678F7653">
    <w:name w:val="FDAB708DC4694E6F87BCBDAA5678F7653"/>
    <w:rsid w:val="00936C73"/>
    <w:pPr>
      <w:spacing w:after="0" w:line="240" w:lineRule="auto"/>
      <w:jc w:val="both"/>
    </w:pPr>
    <w:rPr>
      <w:kern w:val="0"/>
      <w14:ligatures w14:val="none"/>
    </w:rPr>
  </w:style>
  <w:style w:type="paragraph" w:customStyle="1" w:styleId="37F5B87F28F54FC3B08F032A0D2D0B703">
    <w:name w:val="37F5B87F28F54FC3B08F032A0D2D0B703"/>
    <w:rsid w:val="00936C73"/>
    <w:pPr>
      <w:spacing w:after="0" w:line="240" w:lineRule="auto"/>
      <w:jc w:val="both"/>
    </w:pPr>
    <w:rPr>
      <w:kern w:val="0"/>
      <w14:ligatures w14:val="none"/>
    </w:rPr>
  </w:style>
  <w:style w:type="paragraph" w:customStyle="1" w:styleId="16BB309408BA44819EBD3B832337FED83">
    <w:name w:val="16BB309408BA44819EBD3B832337FED83"/>
    <w:rsid w:val="00936C73"/>
    <w:pPr>
      <w:spacing w:after="200" w:line="288" w:lineRule="auto"/>
    </w:pPr>
    <w:rPr>
      <w:kern w:val="0"/>
      <w14:ligatures w14:val="none"/>
    </w:rPr>
  </w:style>
  <w:style w:type="paragraph" w:customStyle="1" w:styleId="1D60E6AC2C8942A9B9012E7F48D766273">
    <w:name w:val="1D60E6AC2C8942A9B9012E7F48D766273"/>
    <w:rsid w:val="00936C73"/>
    <w:pPr>
      <w:spacing w:after="200" w:line="288" w:lineRule="auto"/>
    </w:pPr>
    <w:rPr>
      <w:kern w:val="0"/>
      <w14:ligatures w14:val="none"/>
    </w:rPr>
  </w:style>
  <w:style w:type="paragraph" w:customStyle="1" w:styleId="82EC4011002A4D7488F1BEB9E8B842653">
    <w:name w:val="82EC4011002A4D7488F1BEB9E8B842653"/>
    <w:rsid w:val="00936C73"/>
    <w:pPr>
      <w:spacing w:after="200" w:line="288" w:lineRule="auto"/>
    </w:pPr>
    <w:rPr>
      <w:kern w:val="0"/>
      <w14:ligatures w14:val="none"/>
    </w:rPr>
  </w:style>
  <w:style w:type="paragraph" w:customStyle="1" w:styleId="06FF86D2ACF64111BCD87C00C75DAF4F">
    <w:name w:val="06FF86D2ACF64111BCD87C00C75DAF4F"/>
    <w:rsid w:val="00936C7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0</TotalTime>
  <Pages>1</Pages>
  <Words>169</Words>
  <Characters>969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JN Oprema Vrtec Sp. Duplek</vt:lpstr>
    </vt:vector>
  </TitlesOfParts>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RC Lukavci</dc:title>
  <dc:subject>DOKUMENTACIJA V ZVEZI Z ODDAJO JAVNEGA NAROČILA</dc:subject>
  <dc:creator>Tanja</dc:creator>
  <cp:keywords/>
  <cp:lastModifiedBy>tanja.vintar@komunala-slb.si</cp:lastModifiedBy>
  <cp:revision>4</cp:revision>
  <cp:lastPrinted>2024-01-26T13:12:00Z</cp:lastPrinted>
  <dcterms:created xsi:type="dcterms:W3CDTF">2026-01-12T02:17:00Z</dcterms:created>
  <dcterms:modified xsi:type="dcterms:W3CDTF">2026-01-12T02:17:00Z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